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D1E65" w14:textId="663AB9BC"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A0476B">
        <w:rPr>
          <w:b/>
          <w:sz w:val="24"/>
          <w:szCs w:val="24"/>
          <w:lang w:val="en-US"/>
        </w:rPr>
        <w:t>4</w:t>
      </w:r>
      <w:r w:rsidR="001E41F3" w:rsidRPr="008D0677">
        <w:rPr>
          <w:b/>
          <w:i/>
          <w:noProof/>
          <w:sz w:val="28"/>
          <w:lang w:val="en-US"/>
        </w:rPr>
        <w:tab/>
      </w:r>
      <w:r w:rsidR="00B36135" w:rsidRPr="00B36135">
        <w:rPr>
          <w:b/>
          <w:i/>
          <w:noProof/>
          <w:sz w:val="28"/>
        </w:rPr>
        <w:t>S2-1907227</w:t>
      </w:r>
    </w:p>
    <w:p w14:paraId="73E3D770" w14:textId="680DB7BB" w:rsidR="00882454" w:rsidRDefault="00A0476B" w:rsidP="00AC7B56">
      <w:pPr>
        <w:pStyle w:val="CRCoverPage"/>
        <w:tabs>
          <w:tab w:val="right" w:pos="9639"/>
        </w:tabs>
        <w:outlineLvl w:val="0"/>
        <w:rPr>
          <w:b/>
          <w:noProof/>
          <w:sz w:val="24"/>
        </w:rPr>
      </w:pPr>
      <w:r>
        <w:rPr>
          <w:rFonts w:eastAsia="Arial Unicode MS" w:cs="Arial"/>
          <w:b/>
          <w:bCs/>
          <w:noProof/>
          <w:sz w:val="24"/>
        </w:rPr>
        <w:t>June</w:t>
      </w:r>
      <w:r w:rsidR="00AA091C">
        <w:rPr>
          <w:rFonts w:eastAsia="Arial Unicode MS" w:cs="Arial"/>
          <w:b/>
          <w:bCs/>
          <w:noProof/>
          <w:sz w:val="24"/>
        </w:rPr>
        <w:t xml:space="preserve"> </w:t>
      </w:r>
      <w:r>
        <w:rPr>
          <w:rFonts w:eastAsia="Arial Unicode MS" w:cs="Arial"/>
          <w:b/>
          <w:bCs/>
          <w:noProof/>
          <w:sz w:val="24"/>
        </w:rPr>
        <w:t>24</w:t>
      </w:r>
      <w:r w:rsidR="00AA091C">
        <w:rPr>
          <w:rFonts w:eastAsia="Arial Unicode MS" w:cs="Arial"/>
          <w:b/>
          <w:bCs/>
          <w:noProof/>
          <w:sz w:val="24"/>
        </w:rPr>
        <w:t xml:space="preserve"> - </w:t>
      </w:r>
      <w:r>
        <w:rPr>
          <w:rFonts w:eastAsia="Arial Unicode MS" w:cs="Arial"/>
          <w:b/>
          <w:bCs/>
          <w:noProof/>
          <w:sz w:val="24"/>
        </w:rPr>
        <w:t>28</w:t>
      </w:r>
      <w:r w:rsidR="00AA091C">
        <w:rPr>
          <w:rFonts w:eastAsia="Arial Unicode MS" w:cs="Arial"/>
          <w:b/>
          <w:bCs/>
          <w:noProof/>
          <w:sz w:val="24"/>
        </w:rPr>
        <w:t xml:space="preserve">, 2019, </w:t>
      </w:r>
      <w:r>
        <w:rPr>
          <w:rFonts w:eastAsia="Arial Unicode MS" w:cs="Arial"/>
          <w:b/>
          <w:bCs/>
          <w:noProof/>
          <w:sz w:val="24"/>
        </w:rPr>
        <w:t>Sapporo</w:t>
      </w:r>
      <w:r w:rsidR="00AA091C">
        <w:rPr>
          <w:rFonts w:eastAsia="Arial Unicode MS" w:cs="Arial"/>
          <w:b/>
          <w:bCs/>
          <w:noProof/>
          <w:sz w:val="24"/>
        </w:rPr>
        <w:t xml:space="preserve">, </w:t>
      </w:r>
      <w:r>
        <w:rPr>
          <w:rFonts w:eastAsia="Arial Unicode MS" w:cs="Arial"/>
          <w:b/>
          <w:bCs/>
          <w:noProof/>
          <w:sz w:val="24"/>
        </w:rPr>
        <w:t>Japan</w:t>
      </w:r>
      <w:r w:rsidR="00AC7B56">
        <w:rPr>
          <w:rFonts w:cs="Arial"/>
          <w:b/>
          <w:bCs/>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C299FC" w14:textId="77777777" w:rsidTr="00547111">
        <w:tc>
          <w:tcPr>
            <w:tcW w:w="9641" w:type="dxa"/>
            <w:gridSpan w:val="9"/>
            <w:tcBorders>
              <w:top w:val="single" w:sz="4" w:space="0" w:color="auto"/>
              <w:left w:val="single" w:sz="4" w:space="0" w:color="auto"/>
              <w:right w:val="single" w:sz="4" w:space="0" w:color="auto"/>
            </w:tcBorders>
          </w:tcPr>
          <w:p w14:paraId="06CCE03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A15490C" w14:textId="77777777" w:rsidTr="00547111">
        <w:tc>
          <w:tcPr>
            <w:tcW w:w="9641" w:type="dxa"/>
            <w:gridSpan w:val="9"/>
            <w:tcBorders>
              <w:left w:val="single" w:sz="4" w:space="0" w:color="auto"/>
              <w:right w:val="single" w:sz="4" w:space="0" w:color="auto"/>
            </w:tcBorders>
          </w:tcPr>
          <w:p w14:paraId="509A49FD" w14:textId="097DC983" w:rsidR="001E41F3" w:rsidRDefault="001E41F3">
            <w:pPr>
              <w:pStyle w:val="CRCoverPage"/>
              <w:spacing w:after="0"/>
              <w:jc w:val="center"/>
              <w:rPr>
                <w:noProof/>
              </w:rPr>
            </w:pPr>
            <w:r>
              <w:rPr>
                <w:b/>
                <w:noProof/>
                <w:sz w:val="32"/>
              </w:rPr>
              <w:t>CHANGE REQUEST</w:t>
            </w:r>
          </w:p>
        </w:tc>
      </w:tr>
      <w:tr w:rsidR="001E41F3" w14:paraId="779A132F" w14:textId="77777777" w:rsidTr="00547111">
        <w:tc>
          <w:tcPr>
            <w:tcW w:w="9641" w:type="dxa"/>
            <w:gridSpan w:val="9"/>
            <w:tcBorders>
              <w:left w:val="single" w:sz="4" w:space="0" w:color="auto"/>
              <w:right w:val="single" w:sz="4" w:space="0" w:color="auto"/>
            </w:tcBorders>
          </w:tcPr>
          <w:p w14:paraId="2DA03EE8" w14:textId="77777777" w:rsidR="001E41F3" w:rsidRDefault="001E41F3">
            <w:pPr>
              <w:pStyle w:val="CRCoverPage"/>
              <w:spacing w:after="0"/>
              <w:rPr>
                <w:noProof/>
                <w:sz w:val="8"/>
                <w:szCs w:val="8"/>
              </w:rPr>
            </w:pPr>
          </w:p>
        </w:tc>
      </w:tr>
      <w:tr w:rsidR="001E41F3" w14:paraId="0CE97975" w14:textId="77777777" w:rsidTr="00547111">
        <w:tc>
          <w:tcPr>
            <w:tcW w:w="142" w:type="dxa"/>
            <w:tcBorders>
              <w:left w:val="single" w:sz="4" w:space="0" w:color="auto"/>
            </w:tcBorders>
          </w:tcPr>
          <w:p w14:paraId="6CDEE829" w14:textId="77777777" w:rsidR="001E41F3" w:rsidRDefault="001E41F3">
            <w:pPr>
              <w:pStyle w:val="CRCoverPage"/>
              <w:spacing w:after="0"/>
              <w:jc w:val="right"/>
              <w:rPr>
                <w:noProof/>
              </w:rPr>
            </w:pPr>
          </w:p>
        </w:tc>
        <w:tc>
          <w:tcPr>
            <w:tcW w:w="1559" w:type="dxa"/>
            <w:shd w:val="pct30" w:color="FFFF00" w:fill="auto"/>
          </w:tcPr>
          <w:p w14:paraId="3E7D50ED" w14:textId="556871A8" w:rsidR="001E41F3" w:rsidRPr="00410371" w:rsidRDefault="00AF5B5B" w:rsidP="00E13F3D">
            <w:pPr>
              <w:pStyle w:val="CRCoverPage"/>
              <w:spacing w:after="0"/>
              <w:jc w:val="right"/>
              <w:rPr>
                <w:b/>
                <w:noProof/>
                <w:sz w:val="28"/>
              </w:rPr>
            </w:pPr>
            <w:r>
              <w:rPr>
                <w:b/>
                <w:noProof/>
                <w:sz w:val="28"/>
              </w:rPr>
              <w:t>23.50</w:t>
            </w:r>
            <w:r w:rsidR="00FD5685">
              <w:rPr>
                <w:b/>
                <w:noProof/>
                <w:sz w:val="28"/>
              </w:rPr>
              <w:t>1</w:t>
            </w:r>
          </w:p>
        </w:tc>
        <w:tc>
          <w:tcPr>
            <w:tcW w:w="709" w:type="dxa"/>
          </w:tcPr>
          <w:p w14:paraId="68965A7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19037B" w14:textId="48A61DD4" w:rsidR="001E41F3" w:rsidRPr="000C3D29" w:rsidRDefault="00642683" w:rsidP="000C3D29">
            <w:pPr>
              <w:pStyle w:val="CRCoverPage"/>
              <w:spacing w:after="0"/>
              <w:jc w:val="center"/>
              <w:rPr>
                <w:b/>
                <w:noProof/>
                <w:sz w:val="28"/>
                <w:szCs w:val="28"/>
              </w:rPr>
            </w:pPr>
            <w:r>
              <w:rPr>
                <w:b/>
                <w:noProof/>
                <w:sz w:val="28"/>
                <w:szCs w:val="28"/>
              </w:rPr>
              <w:t>1</w:t>
            </w:r>
            <w:r w:rsidR="00FD5685">
              <w:rPr>
                <w:b/>
                <w:noProof/>
                <w:sz w:val="28"/>
                <w:szCs w:val="28"/>
              </w:rPr>
              <w:t>532</w:t>
            </w:r>
          </w:p>
        </w:tc>
        <w:tc>
          <w:tcPr>
            <w:tcW w:w="709" w:type="dxa"/>
          </w:tcPr>
          <w:p w14:paraId="39A782B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4F6CA4" w14:textId="4EDB7AB2" w:rsidR="001E41F3" w:rsidRPr="00410371" w:rsidRDefault="001E41F3" w:rsidP="00E13F3D">
            <w:pPr>
              <w:pStyle w:val="CRCoverPage"/>
              <w:spacing w:after="0"/>
              <w:jc w:val="center"/>
              <w:rPr>
                <w:b/>
                <w:noProof/>
              </w:rPr>
            </w:pPr>
          </w:p>
        </w:tc>
        <w:tc>
          <w:tcPr>
            <w:tcW w:w="2410" w:type="dxa"/>
          </w:tcPr>
          <w:p w14:paraId="0407C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67269" w14:textId="27D331AC" w:rsidR="001E41F3" w:rsidRPr="000C3D29" w:rsidRDefault="000C3D29">
            <w:pPr>
              <w:pStyle w:val="CRCoverPage"/>
              <w:spacing w:after="0"/>
              <w:jc w:val="center"/>
              <w:rPr>
                <w:b/>
                <w:noProof/>
                <w:sz w:val="28"/>
              </w:rPr>
            </w:pPr>
            <w:r w:rsidRPr="000C3D29">
              <w:rPr>
                <w:b/>
                <w:noProof/>
                <w:sz w:val="28"/>
              </w:rPr>
              <w:t>1</w:t>
            </w:r>
            <w:r w:rsidR="00AA091C">
              <w:rPr>
                <w:b/>
                <w:noProof/>
                <w:sz w:val="28"/>
              </w:rPr>
              <w:t>6</w:t>
            </w:r>
            <w:r w:rsidRPr="000C3D29">
              <w:rPr>
                <w:b/>
                <w:noProof/>
                <w:sz w:val="28"/>
              </w:rPr>
              <w:t>.</w:t>
            </w:r>
            <w:r w:rsidR="00FD5685">
              <w:rPr>
                <w:b/>
                <w:noProof/>
                <w:sz w:val="28"/>
              </w:rPr>
              <w:t>1</w:t>
            </w:r>
            <w:r w:rsidRPr="000C3D29">
              <w:rPr>
                <w:b/>
                <w:noProof/>
                <w:sz w:val="28"/>
              </w:rPr>
              <w:t>.</w:t>
            </w:r>
            <w:r w:rsidR="00FD5685">
              <w:rPr>
                <w:b/>
                <w:noProof/>
                <w:sz w:val="28"/>
              </w:rPr>
              <w:t>0</w:t>
            </w:r>
          </w:p>
        </w:tc>
        <w:tc>
          <w:tcPr>
            <w:tcW w:w="143" w:type="dxa"/>
            <w:tcBorders>
              <w:right w:val="single" w:sz="4" w:space="0" w:color="auto"/>
            </w:tcBorders>
          </w:tcPr>
          <w:p w14:paraId="7BBFECB9" w14:textId="77777777" w:rsidR="001E41F3" w:rsidRDefault="001E41F3">
            <w:pPr>
              <w:pStyle w:val="CRCoverPage"/>
              <w:spacing w:after="0"/>
              <w:rPr>
                <w:noProof/>
              </w:rPr>
            </w:pPr>
          </w:p>
        </w:tc>
      </w:tr>
      <w:tr w:rsidR="001E41F3" w14:paraId="3E047748" w14:textId="77777777" w:rsidTr="00547111">
        <w:tc>
          <w:tcPr>
            <w:tcW w:w="9641" w:type="dxa"/>
            <w:gridSpan w:val="9"/>
            <w:tcBorders>
              <w:left w:val="single" w:sz="4" w:space="0" w:color="auto"/>
              <w:right w:val="single" w:sz="4" w:space="0" w:color="auto"/>
            </w:tcBorders>
          </w:tcPr>
          <w:p w14:paraId="73E547E8" w14:textId="77777777" w:rsidR="001E41F3" w:rsidRDefault="001E41F3">
            <w:pPr>
              <w:pStyle w:val="CRCoverPage"/>
              <w:spacing w:after="0"/>
              <w:rPr>
                <w:noProof/>
              </w:rPr>
            </w:pPr>
          </w:p>
        </w:tc>
      </w:tr>
      <w:tr w:rsidR="001E41F3" w14:paraId="3C04268D" w14:textId="77777777" w:rsidTr="00547111">
        <w:tc>
          <w:tcPr>
            <w:tcW w:w="9641" w:type="dxa"/>
            <w:gridSpan w:val="9"/>
            <w:tcBorders>
              <w:top w:val="single" w:sz="4" w:space="0" w:color="auto"/>
            </w:tcBorders>
          </w:tcPr>
          <w:p w14:paraId="4C60E3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08589AC0" w14:textId="77777777" w:rsidTr="00547111">
        <w:tc>
          <w:tcPr>
            <w:tcW w:w="9641" w:type="dxa"/>
            <w:gridSpan w:val="9"/>
          </w:tcPr>
          <w:p w14:paraId="0647B788" w14:textId="77777777" w:rsidR="001E41F3" w:rsidRDefault="001E41F3">
            <w:pPr>
              <w:pStyle w:val="CRCoverPage"/>
              <w:spacing w:after="0"/>
              <w:rPr>
                <w:noProof/>
                <w:sz w:val="8"/>
                <w:szCs w:val="8"/>
              </w:rPr>
            </w:pPr>
          </w:p>
        </w:tc>
      </w:tr>
    </w:tbl>
    <w:p w14:paraId="4A3570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42E159" w14:textId="77777777" w:rsidTr="00A7671C">
        <w:tc>
          <w:tcPr>
            <w:tcW w:w="2835" w:type="dxa"/>
          </w:tcPr>
          <w:p w14:paraId="7F1759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D008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DFB0C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8DE68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1F59A" w14:textId="77777777" w:rsidR="00F25D98" w:rsidRDefault="00F25D98" w:rsidP="001E41F3">
            <w:pPr>
              <w:pStyle w:val="CRCoverPage"/>
              <w:spacing w:after="0"/>
              <w:jc w:val="center"/>
              <w:rPr>
                <w:b/>
                <w:caps/>
                <w:noProof/>
              </w:rPr>
            </w:pPr>
          </w:p>
        </w:tc>
        <w:tc>
          <w:tcPr>
            <w:tcW w:w="2126" w:type="dxa"/>
          </w:tcPr>
          <w:p w14:paraId="07C7FB0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F4F1C3" w14:textId="77777777" w:rsidR="00F25D98" w:rsidRDefault="00F25D98" w:rsidP="001E41F3">
            <w:pPr>
              <w:pStyle w:val="CRCoverPage"/>
              <w:spacing w:after="0"/>
              <w:jc w:val="center"/>
              <w:rPr>
                <w:b/>
                <w:caps/>
                <w:noProof/>
              </w:rPr>
            </w:pPr>
          </w:p>
        </w:tc>
        <w:tc>
          <w:tcPr>
            <w:tcW w:w="1418" w:type="dxa"/>
            <w:tcBorders>
              <w:left w:val="nil"/>
            </w:tcBorders>
          </w:tcPr>
          <w:p w14:paraId="58EB999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70D25B" w14:textId="77777777" w:rsidR="00F25D98" w:rsidRDefault="00AF5B5B" w:rsidP="001E41F3">
            <w:pPr>
              <w:pStyle w:val="CRCoverPage"/>
              <w:spacing w:after="0"/>
              <w:jc w:val="center"/>
              <w:rPr>
                <w:b/>
                <w:bCs/>
                <w:caps/>
                <w:noProof/>
              </w:rPr>
            </w:pPr>
            <w:r>
              <w:rPr>
                <w:b/>
                <w:bCs/>
                <w:caps/>
                <w:noProof/>
              </w:rPr>
              <w:t>X</w:t>
            </w:r>
          </w:p>
        </w:tc>
      </w:tr>
    </w:tbl>
    <w:p w14:paraId="60CBE9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AB65AC" w14:textId="77777777" w:rsidTr="00547111">
        <w:tc>
          <w:tcPr>
            <w:tcW w:w="9640" w:type="dxa"/>
            <w:gridSpan w:val="11"/>
          </w:tcPr>
          <w:p w14:paraId="09CC88DE" w14:textId="77777777" w:rsidR="001E41F3" w:rsidRDefault="001E41F3">
            <w:pPr>
              <w:pStyle w:val="CRCoverPage"/>
              <w:spacing w:after="0"/>
              <w:rPr>
                <w:noProof/>
                <w:sz w:val="8"/>
                <w:szCs w:val="8"/>
              </w:rPr>
            </w:pPr>
          </w:p>
        </w:tc>
      </w:tr>
      <w:tr w:rsidR="000C3D29" w14:paraId="090E4B4F" w14:textId="77777777" w:rsidTr="00547111">
        <w:tc>
          <w:tcPr>
            <w:tcW w:w="1843" w:type="dxa"/>
            <w:tcBorders>
              <w:top w:val="single" w:sz="4" w:space="0" w:color="auto"/>
              <w:left w:val="single" w:sz="4" w:space="0" w:color="auto"/>
            </w:tcBorders>
          </w:tcPr>
          <w:p w14:paraId="786833B9" w14:textId="77777777" w:rsidR="000C3D29" w:rsidRDefault="000C3D29" w:rsidP="000C3D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9541E8" w14:textId="1BEF6447" w:rsidR="000C3D29" w:rsidRDefault="00FD5685" w:rsidP="000C3D29">
            <w:pPr>
              <w:pStyle w:val="CRCoverPage"/>
              <w:spacing w:after="0"/>
              <w:ind w:left="100"/>
              <w:rPr>
                <w:noProof/>
              </w:rPr>
            </w:pPr>
            <w:r w:rsidRPr="00FD5685">
              <w:rPr>
                <w:noProof/>
              </w:rPr>
              <w:t>NB-IoT and other RATs capabilities coexistence</w:t>
            </w:r>
          </w:p>
        </w:tc>
      </w:tr>
      <w:tr w:rsidR="000C3D29" w14:paraId="18954702" w14:textId="77777777" w:rsidTr="00547111">
        <w:tc>
          <w:tcPr>
            <w:tcW w:w="1843" w:type="dxa"/>
            <w:tcBorders>
              <w:left w:val="single" w:sz="4" w:space="0" w:color="auto"/>
            </w:tcBorders>
          </w:tcPr>
          <w:p w14:paraId="046BCA01"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36313399" w14:textId="77777777" w:rsidR="000C3D29" w:rsidRDefault="000C3D29" w:rsidP="000C3D29">
            <w:pPr>
              <w:pStyle w:val="CRCoverPage"/>
              <w:spacing w:after="0"/>
              <w:rPr>
                <w:noProof/>
                <w:sz w:val="8"/>
                <w:szCs w:val="8"/>
              </w:rPr>
            </w:pPr>
          </w:p>
        </w:tc>
      </w:tr>
      <w:tr w:rsidR="000C3D29" w14:paraId="62DD1FA2" w14:textId="77777777" w:rsidTr="00547111">
        <w:tc>
          <w:tcPr>
            <w:tcW w:w="1843" w:type="dxa"/>
            <w:tcBorders>
              <w:left w:val="single" w:sz="4" w:space="0" w:color="auto"/>
            </w:tcBorders>
          </w:tcPr>
          <w:p w14:paraId="31D1C3B6" w14:textId="77777777" w:rsidR="000C3D29" w:rsidRDefault="000C3D29" w:rsidP="000C3D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DE87E" w14:textId="0038790D" w:rsidR="000C3D29" w:rsidRDefault="00AA091C" w:rsidP="000C3D29">
            <w:pPr>
              <w:pStyle w:val="CRCoverPage"/>
              <w:spacing w:after="0"/>
              <w:ind w:left="100"/>
              <w:rPr>
                <w:noProof/>
              </w:rPr>
            </w:pPr>
            <w:r>
              <w:rPr>
                <w:noProof/>
              </w:rPr>
              <w:t>OPPO</w:t>
            </w:r>
            <w:bookmarkStart w:id="1" w:name="_GoBack"/>
            <w:bookmarkEnd w:id="1"/>
          </w:p>
        </w:tc>
      </w:tr>
      <w:tr w:rsidR="000C3D29" w14:paraId="17352181" w14:textId="77777777" w:rsidTr="00547111">
        <w:tc>
          <w:tcPr>
            <w:tcW w:w="1843" w:type="dxa"/>
            <w:tcBorders>
              <w:left w:val="single" w:sz="4" w:space="0" w:color="auto"/>
            </w:tcBorders>
          </w:tcPr>
          <w:p w14:paraId="58137F57" w14:textId="77777777" w:rsidR="000C3D29" w:rsidRDefault="000C3D29" w:rsidP="000C3D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08FF3F" w14:textId="77777777" w:rsidR="000C3D29" w:rsidRDefault="000C3D29" w:rsidP="000C3D29">
            <w:pPr>
              <w:pStyle w:val="CRCoverPage"/>
              <w:spacing w:after="0"/>
              <w:ind w:left="100"/>
              <w:rPr>
                <w:noProof/>
              </w:rPr>
            </w:pPr>
            <w:r>
              <w:rPr>
                <w:noProof/>
              </w:rPr>
              <w:t>SA2</w:t>
            </w:r>
          </w:p>
        </w:tc>
      </w:tr>
      <w:tr w:rsidR="000C3D29" w14:paraId="0FC68047" w14:textId="77777777" w:rsidTr="00547111">
        <w:tc>
          <w:tcPr>
            <w:tcW w:w="1843" w:type="dxa"/>
            <w:tcBorders>
              <w:left w:val="single" w:sz="4" w:space="0" w:color="auto"/>
            </w:tcBorders>
          </w:tcPr>
          <w:p w14:paraId="6C531107" w14:textId="77777777" w:rsidR="000C3D29" w:rsidRDefault="000C3D29" w:rsidP="000C3D29">
            <w:pPr>
              <w:pStyle w:val="CRCoverPage"/>
              <w:spacing w:after="0"/>
              <w:rPr>
                <w:b/>
                <w:i/>
                <w:noProof/>
                <w:sz w:val="8"/>
                <w:szCs w:val="8"/>
              </w:rPr>
            </w:pPr>
          </w:p>
        </w:tc>
        <w:tc>
          <w:tcPr>
            <w:tcW w:w="7797" w:type="dxa"/>
            <w:gridSpan w:val="10"/>
            <w:tcBorders>
              <w:right w:val="single" w:sz="4" w:space="0" w:color="auto"/>
            </w:tcBorders>
          </w:tcPr>
          <w:p w14:paraId="49C1181A" w14:textId="77777777" w:rsidR="000C3D29" w:rsidRDefault="000C3D29" w:rsidP="000C3D29">
            <w:pPr>
              <w:pStyle w:val="CRCoverPage"/>
              <w:spacing w:after="0"/>
              <w:rPr>
                <w:noProof/>
                <w:sz w:val="8"/>
                <w:szCs w:val="8"/>
              </w:rPr>
            </w:pPr>
          </w:p>
        </w:tc>
      </w:tr>
      <w:tr w:rsidR="000C3D29" w14:paraId="4DC9F0C8" w14:textId="77777777" w:rsidTr="00547111">
        <w:tc>
          <w:tcPr>
            <w:tcW w:w="1843" w:type="dxa"/>
            <w:tcBorders>
              <w:left w:val="single" w:sz="4" w:space="0" w:color="auto"/>
            </w:tcBorders>
          </w:tcPr>
          <w:p w14:paraId="4D33EDAC" w14:textId="77777777" w:rsidR="000C3D29" w:rsidRDefault="000C3D29" w:rsidP="000C3D29">
            <w:pPr>
              <w:pStyle w:val="CRCoverPage"/>
              <w:tabs>
                <w:tab w:val="right" w:pos="1759"/>
              </w:tabs>
              <w:spacing w:after="0"/>
              <w:rPr>
                <w:b/>
                <w:i/>
                <w:noProof/>
              </w:rPr>
            </w:pPr>
            <w:r>
              <w:rPr>
                <w:b/>
                <w:i/>
                <w:noProof/>
              </w:rPr>
              <w:t>Work item code:</w:t>
            </w:r>
          </w:p>
        </w:tc>
        <w:tc>
          <w:tcPr>
            <w:tcW w:w="3686" w:type="dxa"/>
            <w:gridSpan w:val="5"/>
            <w:shd w:val="pct30" w:color="FFFF00" w:fill="auto"/>
          </w:tcPr>
          <w:p w14:paraId="5C31BD12" w14:textId="3C6E1B1E" w:rsidR="000C3D29" w:rsidRDefault="00AA091C" w:rsidP="000C3D29">
            <w:pPr>
              <w:pStyle w:val="CRCoverPage"/>
              <w:spacing w:after="0"/>
              <w:ind w:left="100"/>
              <w:rPr>
                <w:noProof/>
              </w:rPr>
            </w:pPr>
            <w:r>
              <w:rPr>
                <w:noProof/>
              </w:rPr>
              <w:t>RACS</w:t>
            </w:r>
          </w:p>
        </w:tc>
        <w:tc>
          <w:tcPr>
            <w:tcW w:w="567" w:type="dxa"/>
            <w:tcBorders>
              <w:left w:val="nil"/>
            </w:tcBorders>
          </w:tcPr>
          <w:p w14:paraId="7B2F305B" w14:textId="77777777" w:rsidR="000C3D29" w:rsidRDefault="000C3D29" w:rsidP="000C3D29">
            <w:pPr>
              <w:pStyle w:val="CRCoverPage"/>
              <w:spacing w:after="0"/>
              <w:ind w:right="100"/>
              <w:rPr>
                <w:noProof/>
              </w:rPr>
            </w:pPr>
          </w:p>
        </w:tc>
        <w:tc>
          <w:tcPr>
            <w:tcW w:w="1417" w:type="dxa"/>
            <w:gridSpan w:val="3"/>
            <w:tcBorders>
              <w:left w:val="nil"/>
            </w:tcBorders>
          </w:tcPr>
          <w:p w14:paraId="5C5F0493" w14:textId="77777777" w:rsidR="000C3D29" w:rsidRDefault="000C3D29" w:rsidP="000C3D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3F5C6F" w14:textId="430091D4" w:rsidR="000C3D29" w:rsidRDefault="000C3D29" w:rsidP="000C3D29">
            <w:pPr>
              <w:pStyle w:val="CRCoverPage"/>
              <w:spacing w:after="0"/>
              <w:ind w:left="100"/>
              <w:rPr>
                <w:noProof/>
              </w:rPr>
            </w:pPr>
            <w:r>
              <w:rPr>
                <w:noProof/>
              </w:rPr>
              <w:t>2019-</w:t>
            </w:r>
            <w:r w:rsidR="00FD5685">
              <w:rPr>
                <w:noProof/>
              </w:rPr>
              <w:t>6</w:t>
            </w:r>
            <w:r>
              <w:rPr>
                <w:noProof/>
              </w:rPr>
              <w:t>-1</w:t>
            </w:r>
            <w:r w:rsidR="00FD5685">
              <w:rPr>
                <w:noProof/>
              </w:rPr>
              <w:t>7</w:t>
            </w:r>
          </w:p>
        </w:tc>
      </w:tr>
      <w:tr w:rsidR="000C3D29" w14:paraId="3151261C" w14:textId="77777777" w:rsidTr="00547111">
        <w:tc>
          <w:tcPr>
            <w:tcW w:w="1843" w:type="dxa"/>
            <w:tcBorders>
              <w:left w:val="single" w:sz="4" w:space="0" w:color="auto"/>
            </w:tcBorders>
          </w:tcPr>
          <w:p w14:paraId="5726F60E" w14:textId="77777777" w:rsidR="000C3D29" w:rsidRDefault="000C3D29" w:rsidP="000C3D29">
            <w:pPr>
              <w:pStyle w:val="CRCoverPage"/>
              <w:spacing w:after="0"/>
              <w:rPr>
                <w:b/>
                <w:i/>
                <w:noProof/>
                <w:sz w:val="8"/>
                <w:szCs w:val="8"/>
              </w:rPr>
            </w:pPr>
          </w:p>
        </w:tc>
        <w:tc>
          <w:tcPr>
            <w:tcW w:w="1986" w:type="dxa"/>
            <w:gridSpan w:val="4"/>
          </w:tcPr>
          <w:p w14:paraId="0CBA6948" w14:textId="77777777" w:rsidR="000C3D29" w:rsidRDefault="000C3D29" w:rsidP="000C3D29">
            <w:pPr>
              <w:pStyle w:val="CRCoverPage"/>
              <w:spacing w:after="0"/>
              <w:rPr>
                <w:noProof/>
                <w:sz w:val="8"/>
                <w:szCs w:val="8"/>
              </w:rPr>
            </w:pPr>
          </w:p>
        </w:tc>
        <w:tc>
          <w:tcPr>
            <w:tcW w:w="2267" w:type="dxa"/>
            <w:gridSpan w:val="2"/>
          </w:tcPr>
          <w:p w14:paraId="66659BBD" w14:textId="77777777" w:rsidR="000C3D29" w:rsidRDefault="000C3D29" w:rsidP="000C3D29">
            <w:pPr>
              <w:pStyle w:val="CRCoverPage"/>
              <w:spacing w:after="0"/>
              <w:rPr>
                <w:noProof/>
                <w:sz w:val="8"/>
                <w:szCs w:val="8"/>
              </w:rPr>
            </w:pPr>
          </w:p>
        </w:tc>
        <w:tc>
          <w:tcPr>
            <w:tcW w:w="1417" w:type="dxa"/>
            <w:gridSpan w:val="3"/>
          </w:tcPr>
          <w:p w14:paraId="63147E6B" w14:textId="77777777" w:rsidR="000C3D29" w:rsidRDefault="000C3D29" w:rsidP="000C3D29">
            <w:pPr>
              <w:pStyle w:val="CRCoverPage"/>
              <w:spacing w:after="0"/>
              <w:rPr>
                <w:noProof/>
                <w:sz w:val="8"/>
                <w:szCs w:val="8"/>
              </w:rPr>
            </w:pPr>
          </w:p>
        </w:tc>
        <w:tc>
          <w:tcPr>
            <w:tcW w:w="2127" w:type="dxa"/>
            <w:tcBorders>
              <w:right w:val="single" w:sz="4" w:space="0" w:color="auto"/>
            </w:tcBorders>
          </w:tcPr>
          <w:p w14:paraId="2442CA21" w14:textId="77777777" w:rsidR="000C3D29" w:rsidRDefault="000C3D29" w:rsidP="000C3D29">
            <w:pPr>
              <w:pStyle w:val="CRCoverPage"/>
              <w:spacing w:after="0"/>
              <w:rPr>
                <w:noProof/>
                <w:sz w:val="8"/>
                <w:szCs w:val="8"/>
              </w:rPr>
            </w:pPr>
          </w:p>
        </w:tc>
      </w:tr>
      <w:tr w:rsidR="000C3D29" w14:paraId="1A0DDBEF" w14:textId="77777777" w:rsidTr="00547111">
        <w:trPr>
          <w:cantSplit/>
        </w:trPr>
        <w:tc>
          <w:tcPr>
            <w:tcW w:w="1843" w:type="dxa"/>
            <w:tcBorders>
              <w:left w:val="single" w:sz="4" w:space="0" w:color="auto"/>
            </w:tcBorders>
          </w:tcPr>
          <w:p w14:paraId="112FDD03" w14:textId="77777777" w:rsidR="000C3D29" w:rsidRDefault="000C3D29" w:rsidP="000C3D29">
            <w:pPr>
              <w:pStyle w:val="CRCoverPage"/>
              <w:tabs>
                <w:tab w:val="right" w:pos="1759"/>
              </w:tabs>
              <w:spacing w:after="0"/>
              <w:rPr>
                <w:b/>
                <w:i/>
                <w:noProof/>
              </w:rPr>
            </w:pPr>
            <w:r>
              <w:rPr>
                <w:b/>
                <w:i/>
                <w:noProof/>
              </w:rPr>
              <w:t>Category:</w:t>
            </w:r>
          </w:p>
        </w:tc>
        <w:tc>
          <w:tcPr>
            <w:tcW w:w="851" w:type="dxa"/>
            <w:shd w:val="pct30" w:color="FFFF00" w:fill="auto"/>
          </w:tcPr>
          <w:p w14:paraId="743E7196" w14:textId="4F2AC42B" w:rsidR="000C3D29" w:rsidRDefault="00FD5685" w:rsidP="000C3D29">
            <w:pPr>
              <w:pStyle w:val="CRCoverPage"/>
              <w:spacing w:after="0"/>
              <w:ind w:left="100" w:right="-609"/>
              <w:rPr>
                <w:b/>
                <w:noProof/>
              </w:rPr>
            </w:pPr>
            <w:r>
              <w:rPr>
                <w:b/>
                <w:noProof/>
              </w:rPr>
              <w:t>F</w:t>
            </w:r>
          </w:p>
        </w:tc>
        <w:tc>
          <w:tcPr>
            <w:tcW w:w="3402" w:type="dxa"/>
            <w:gridSpan w:val="5"/>
            <w:tcBorders>
              <w:left w:val="nil"/>
            </w:tcBorders>
          </w:tcPr>
          <w:p w14:paraId="1A987BDC" w14:textId="77777777" w:rsidR="000C3D29" w:rsidRDefault="000C3D29" w:rsidP="000C3D29">
            <w:pPr>
              <w:pStyle w:val="CRCoverPage"/>
              <w:spacing w:after="0"/>
              <w:rPr>
                <w:noProof/>
              </w:rPr>
            </w:pPr>
          </w:p>
        </w:tc>
        <w:tc>
          <w:tcPr>
            <w:tcW w:w="1417" w:type="dxa"/>
            <w:gridSpan w:val="3"/>
            <w:tcBorders>
              <w:left w:val="nil"/>
            </w:tcBorders>
          </w:tcPr>
          <w:p w14:paraId="66D45DD8" w14:textId="77777777" w:rsidR="000C3D29" w:rsidRDefault="000C3D29" w:rsidP="000C3D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106C6" w14:textId="77777777" w:rsidR="000C3D29" w:rsidRDefault="000C3D29" w:rsidP="000C3D29">
            <w:pPr>
              <w:pStyle w:val="CRCoverPage"/>
              <w:spacing w:after="0"/>
              <w:ind w:left="100"/>
              <w:rPr>
                <w:noProof/>
              </w:rPr>
            </w:pPr>
            <w:r>
              <w:rPr>
                <w:noProof/>
              </w:rPr>
              <w:t>Rel-16</w:t>
            </w:r>
          </w:p>
        </w:tc>
      </w:tr>
      <w:tr w:rsidR="000C3D29" w14:paraId="5DB2FB9A" w14:textId="77777777" w:rsidTr="00547111">
        <w:tc>
          <w:tcPr>
            <w:tcW w:w="1843" w:type="dxa"/>
            <w:tcBorders>
              <w:left w:val="single" w:sz="4" w:space="0" w:color="auto"/>
              <w:bottom w:val="single" w:sz="4" w:space="0" w:color="auto"/>
            </w:tcBorders>
          </w:tcPr>
          <w:p w14:paraId="20BB18FF" w14:textId="77777777" w:rsidR="000C3D29" w:rsidRDefault="000C3D29" w:rsidP="000C3D29">
            <w:pPr>
              <w:pStyle w:val="CRCoverPage"/>
              <w:spacing w:after="0"/>
              <w:rPr>
                <w:b/>
                <w:i/>
                <w:noProof/>
              </w:rPr>
            </w:pPr>
          </w:p>
        </w:tc>
        <w:tc>
          <w:tcPr>
            <w:tcW w:w="4677" w:type="dxa"/>
            <w:gridSpan w:val="8"/>
            <w:tcBorders>
              <w:bottom w:val="single" w:sz="4" w:space="0" w:color="auto"/>
            </w:tcBorders>
          </w:tcPr>
          <w:p w14:paraId="44BAB8D1" w14:textId="77777777" w:rsidR="000C3D29" w:rsidRDefault="000C3D29" w:rsidP="000C3D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0FD05" w14:textId="77777777" w:rsidR="000C3D29" w:rsidRDefault="000C3D29" w:rsidP="000C3D29">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0079384" w14:textId="77777777" w:rsidR="000C3D29" w:rsidRPr="007C2097" w:rsidRDefault="000C3D29" w:rsidP="000C3D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C3D29" w14:paraId="0864DBE2" w14:textId="77777777" w:rsidTr="00547111">
        <w:tc>
          <w:tcPr>
            <w:tcW w:w="1843" w:type="dxa"/>
          </w:tcPr>
          <w:p w14:paraId="366B3C2E" w14:textId="77777777" w:rsidR="000C3D29" w:rsidRDefault="000C3D29" w:rsidP="000C3D29">
            <w:pPr>
              <w:pStyle w:val="CRCoverPage"/>
              <w:spacing w:after="0"/>
              <w:rPr>
                <w:b/>
                <w:i/>
                <w:noProof/>
                <w:sz w:val="8"/>
                <w:szCs w:val="8"/>
              </w:rPr>
            </w:pPr>
          </w:p>
        </w:tc>
        <w:tc>
          <w:tcPr>
            <w:tcW w:w="7797" w:type="dxa"/>
            <w:gridSpan w:val="10"/>
          </w:tcPr>
          <w:p w14:paraId="4AF08681" w14:textId="77777777" w:rsidR="000C3D29" w:rsidRDefault="000C3D29" w:rsidP="000C3D29">
            <w:pPr>
              <w:pStyle w:val="CRCoverPage"/>
              <w:spacing w:after="0"/>
              <w:rPr>
                <w:noProof/>
                <w:sz w:val="8"/>
                <w:szCs w:val="8"/>
              </w:rPr>
            </w:pPr>
          </w:p>
        </w:tc>
      </w:tr>
      <w:tr w:rsidR="000C3D29" w14:paraId="00A6B8E4" w14:textId="77777777" w:rsidTr="00547111">
        <w:tc>
          <w:tcPr>
            <w:tcW w:w="2694" w:type="dxa"/>
            <w:gridSpan w:val="2"/>
            <w:tcBorders>
              <w:top w:val="single" w:sz="4" w:space="0" w:color="auto"/>
              <w:left w:val="single" w:sz="4" w:space="0" w:color="auto"/>
            </w:tcBorders>
          </w:tcPr>
          <w:p w14:paraId="2054187D" w14:textId="77777777" w:rsidR="000C3D29" w:rsidRDefault="000C3D29" w:rsidP="000C3D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DCD7F" w14:textId="293A552C" w:rsidR="00FD5685" w:rsidRDefault="00AA091C" w:rsidP="00FD5685">
            <w:pPr>
              <w:pStyle w:val="CRCoverPage"/>
              <w:spacing w:after="0"/>
              <w:ind w:left="100"/>
              <w:rPr>
                <w:noProof/>
                <w:lang w:eastAsia="zh-CN"/>
              </w:rPr>
            </w:pPr>
            <w:r>
              <w:rPr>
                <w:noProof/>
              </w:rPr>
              <w:t xml:space="preserve">This CR </w:t>
            </w:r>
            <w:r w:rsidR="00FD5685">
              <w:rPr>
                <w:noProof/>
              </w:rPr>
              <w:t>clarifies how to implement NB-IoT/other RATS capabilities coexistence for RACS</w:t>
            </w:r>
            <w:r>
              <w:rPr>
                <w:noProof/>
              </w:rPr>
              <w:t xml:space="preserve"> </w:t>
            </w:r>
            <w:r w:rsidR="00FD5685">
              <w:rPr>
                <w:noProof/>
              </w:rPr>
              <w:t xml:space="preserve">as discussed in </w:t>
            </w:r>
            <w:r w:rsidR="00FD5685" w:rsidRPr="00FD5685">
              <w:rPr>
                <w:noProof/>
              </w:rPr>
              <w:t>S2-1907226</w:t>
            </w:r>
            <w:r w:rsidR="00FD5685">
              <w:rPr>
                <w:noProof/>
              </w:rPr>
              <w:t>.</w:t>
            </w:r>
          </w:p>
          <w:p w14:paraId="553C2D67" w14:textId="4F43522A" w:rsidR="004B5BA4" w:rsidRDefault="004B5BA4" w:rsidP="000C3D29">
            <w:pPr>
              <w:pStyle w:val="CRCoverPage"/>
              <w:spacing w:after="0"/>
              <w:ind w:left="100"/>
              <w:rPr>
                <w:noProof/>
                <w:lang w:eastAsia="zh-CN"/>
              </w:rPr>
            </w:pPr>
          </w:p>
        </w:tc>
      </w:tr>
      <w:tr w:rsidR="000C3D29" w14:paraId="409E9FA0" w14:textId="77777777" w:rsidTr="00547111">
        <w:tc>
          <w:tcPr>
            <w:tcW w:w="2694" w:type="dxa"/>
            <w:gridSpan w:val="2"/>
            <w:tcBorders>
              <w:left w:val="single" w:sz="4" w:space="0" w:color="auto"/>
            </w:tcBorders>
          </w:tcPr>
          <w:p w14:paraId="170FA898"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4EC397AD" w14:textId="77777777" w:rsidR="000C3D29" w:rsidRDefault="000C3D29" w:rsidP="000C3D29">
            <w:pPr>
              <w:pStyle w:val="CRCoverPage"/>
              <w:spacing w:after="0"/>
              <w:rPr>
                <w:noProof/>
                <w:sz w:val="8"/>
                <w:szCs w:val="8"/>
              </w:rPr>
            </w:pPr>
          </w:p>
        </w:tc>
      </w:tr>
      <w:tr w:rsidR="000C3D29" w14:paraId="39D21184" w14:textId="77777777" w:rsidTr="00547111">
        <w:tc>
          <w:tcPr>
            <w:tcW w:w="2694" w:type="dxa"/>
            <w:gridSpan w:val="2"/>
            <w:tcBorders>
              <w:left w:val="single" w:sz="4" w:space="0" w:color="auto"/>
            </w:tcBorders>
          </w:tcPr>
          <w:p w14:paraId="205EA221" w14:textId="77777777" w:rsidR="000C3D29" w:rsidRDefault="000C3D29" w:rsidP="000C3D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EA021" w14:textId="5E3E95A4" w:rsidR="000C3D29" w:rsidRDefault="00F83ECE" w:rsidP="000C3D29">
            <w:pPr>
              <w:pStyle w:val="CRCoverPage"/>
              <w:spacing w:after="0"/>
              <w:ind w:left="100"/>
              <w:rPr>
                <w:noProof/>
                <w:lang w:eastAsia="zh-CN"/>
              </w:rPr>
            </w:pPr>
            <w:r w:rsidRPr="00F83ECE">
              <w:rPr>
                <w:noProof/>
                <w:lang w:eastAsia="zh-CN"/>
              </w:rPr>
              <w:t>For a UE supporting both NB-IoT and other RATs, specific UE Radio Capability ID(s) will be assigned by manufacturer or PLMN for presenting the NB-IoT UE radio capabilities.  When UE performs Initial Registration procedure or moves to a new Registration Area which RAT is different with the old Registration Area, the UE shall signal the UE Radio Capability ID corresponding to the camped RAT in the Registration procedure</w:t>
            </w:r>
          </w:p>
        </w:tc>
      </w:tr>
      <w:tr w:rsidR="000C3D29" w14:paraId="42320CBC" w14:textId="77777777" w:rsidTr="00547111">
        <w:tc>
          <w:tcPr>
            <w:tcW w:w="2694" w:type="dxa"/>
            <w:gridSpan w:val="2"/>
            <w:tcBorders>
              <w:left w:val="single" w:sz="4" w:space="0" w:color="auto"/>
            </w:tcBorders>
          </w:tcPr>
          <w:p w14:paraId="4AF6D4A3"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7A484954" w14:textId="77777777" w:rsidR="000C3D29" w:rsidRDefault="000C3D29" w:rsidP="000C3D29">
            <w:pPr>
              <w:pStyle w:val="CRCoverPage"/>
              <w:spacing w:after="0"/>
              <w:rPr>
                <w:noProof/>
                <w:sz w:val="8"/>
                <w:szCs w:val="8"/>
              </w:rPr>
            </w:pPr>
          </w:p>
        </w:tc>
      </w:tr>
      <w:tr w:rsidR="000C3D29" w14:paraId="1A1F4789" w14:textId="77777777" w:rsidTr="00547111">
        <w:tc>
          <w:tcPr>
            <w:tcW w:w="2694" w:type="dxa"/>
            <w:gridSpan w:val="2"/>
            <w:tcBorders>
              <w:left w:val="single" w:sz="4" w:space="0" w:color="auto"/>
              <w:bottom w:val="single" w:sz="4" w:space="0" w:color="auto"/>
            </w:tcBorders>
          </w:tcPr>
          <w:p w14:paraId="151F4D75" w14:textId="77777777" w:rsidR="000C3D29" w:rsidRDefault="000C3D29" w:rsidP="000C3D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B4E14" w14:textId="7F2DC022" w:rsidR="000C3D29" w:rsidRDefault="0013579C" w:rsidP="000C3D29">
            <w:pPr>
              <w:pStyle w:val="CRCoverPage"/>
              <w:spacing w:after="0"/>
              <w:ind w:left="100"/>
              <w:rPr>
                <w:noProof/>
                <w:lang w:eastAsia="zh-CN"/>
              </w:rPr>
            </w:pPr>
            <w:r>
              <w:rPr>
                <w:noProof/>
                <w:lang w:eastAsia="zh-CN"/>
              </w:rPr>
              <w:t>It is unclear how to implement NB-IoT and other RATs capabilities in RACS.</w:t>
            </w:r>
          </w:p>
        </w:tc>
      </w:tr>
      <w:tr w:rsidR="000C3D29" w14:paraId="6E4BCB1E" w14:textId="77777777" w:rsidTr="00547111">
        <w:tc>
          <w:tcPr>
            <w:tcW w:w="2694" w:type="dxa"/>
            <w:gridSpan w:val="2"/>
          </w:tcPr>
          <w:p w14:paraId="3D080665" w14:textId="77777777" w:rsidR="000C3D29" w:rsidRDefault="000C3D29" w:rsidP="000C3D29">
            <w:pPr>
              <w:pStyle w:val="CRCoverPage"/>
              <w:spacing w:after="0"/>
              <w:rPr>
                <w:b/>
                <w:i/>
                <w:noProof/>
                <w:sz w:val="8"/>
                <w:szCs w:val="8"/>
              </w:rPr>
            </w:pPr>
          </w:p>
        </w:tc>
        <w:tc>
          <w:tcPr>
            <w:tcW w:w="6946" w:type="dxa"/>
            <w:gridSpan w:val="9"/>
          </w:tcPr>
          <w:p w14:paraId="77EA304C" w14:textId="77777777" w:rsidR="000C3D29" w:rsidRDefault="000C3D29" w:rsidP="000C3D29">
            <w:pPr>
              <w:pStyle w:val="CRCoverPage"/>
              <w:spacing w:after="0"/>
              <w:rPr>
                <w:noProof/>
                <w:sz w:val="8"/>
                <w:szCs w:val="8"/>
              </w:rPr>
            </w:pPr>
          </w:p>
        </w:tc>
      </w:tr>
      <w:tr w:rsidR="000C3D29" w14:paraId="7F47D0F9" w14:textId="77777777" w:rsidTr="00547111">
        <w:tc>
          <w:tcPr>
            <w:tcW w:w="2694" w:type="dxa"/>
            <w:gridSpan w:val="2"/>
            <w:tcBorders>
              <w:top w:val="single" w:sz="4" w:space="0" w:color="auto"/>
              <w:left w:val="single" w:sz="4" w:space="0" w:color="auto"/>
            </w:tcBorders>
          </w:tcPr>
          <w:p w14:paraId="6CBC334F" w14:textId="77777777" w:rsidR="000C3D29" w:rsidRDefault="000C3D29" w:rsidP="000C3D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94FD2" w14:textId="64EBB9FE" w:rsidR="000C3D29" w:rsidRDefault="00F83ECE" w:rsidP="000C3D29">
            <w:pPr>
              <w:pStyle w:val="CRCoverPage"/>
              <w:spacing w:after="0"/>
              <w:ind w:left="100"/>
              <w:rPr>
                <w:noProof/>
                <w:lang w:eastAsia="zh-CN"/>
              </w:rPr>
            </w:pPr>
            <w:r w:rsidRPr="00F83ECE">
              <w:rPr>
                <w:rFonts w:eastAsia="等线"/>
                <w:sz w:val="24"/>
                <w:lang w:eastAsia="x-none"/>
              </w:rPr>
              <w:t>5.4.4.1a</w:t>
            </w:r>
          </w:p>
        </w:tc>
      </w:tr>
      <w:tr w:rsidR="000C3D29" w14:paraId="6555CFDC" w14:textId="77777777" w:rsidTr="00547111">
        <w:tc>
          <w:tcPr>
            <w:tcW w:w="2694" w:type="dxa"/>
            <w:gridSpan w:val="2"/>
            <w:tcBorders>
              <w:left w:val="single" w:sz="4" w:space="0" w:color="auto"/>
            </w:tcBorders>
          </w:tcPr>
          <w:p w14:paraId="0128EEAD" w14:textId="77777777" w:rsidR="000C3D29" w:rsidRDefault="000C3D29" w:rsidP="000C3D29">
            <w:pPr>
              <w:pStyle w:val="CRCoverPage"/>
              <w:spacing w:after="0"/>
              <w:rPr>
                <w:b/>
                <w:i/>
                <w:noProof/>
                <w:sz w:val="8"/>
                <w:szCs w:val="8"/>
              </w:rPr>
            </w:pPr>
          </w:p>
        </w:tc>
        <w:tc>
          <w:tcPr>
            <w:tcW w:w="6946" w:type="dxa"/>
            <w:gridSpan w:val="9"/>
            <w:tcBorders>
              <w:right w:val="single" w:sz="4" w:space="0" w:color="auto"/>
            </w:tcBorders>
          </w:tcPr>
          <w:p w14:paraId="1A590D09" w14:textId="77777777" w:rsidR="000C3D29" w:rsidRDefault="000C3D29" w:rsidP="000C3D29">
            <w:pPr>
              <w:pStyle w:val="CRCoverPage"/>
              <w:spacing w:after="0"/>
              <w:rPr>
                <w:noProof/>
                <w:sz w:val="8"/>
                <w:szCs w:val="8"/>
              </w:rPr>
            </w:pPr>
          </w:p>
        </w:tc>
      </w:tr>
      <w:tr w:rsidR="000C3D29" w14:paraId="06AC6694" w14:textId="77777777" w:rsidTr="00547111">
        <w:tc>
          <w:tcPr>
            <w:tcW w:w="2694" w:type="dxa"/>
            <w:gridSpan w:val="2"/>
            <w:tcBorders>
              <w:left w:val="single" w:sz="4" w:space="0" w:color="auto"/>
            </w:tcBorders>
          </w:tcPr>
          <w:p w14:paraId="28141C1A" w14:textId="77777777" w:rsidR="000C3D29" w:rsidRDefault="000C3D29" w:rsidP="000C3D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86E644" w14:textId="77777777" w:rsidR="000C3D29" w:rsidRDefault="000C3D29" w:rsidP="000C3D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3C89DC" w14:textId="77777777" w:rsidR="000C3D29" w:rsidRDefault="000C3D29" w:rsidP="000C3D29">
            <w:pPr>
              <w:pStyle w:val="CRCoverPage"/>
              <w:spacing w:after="0"/>
              <w:jc w:val="center"/>
              <w:rPr>
                <w:b/>
                <w:caps/>
                <w:noProof/>
              </w:rPr>
            </w:pPr>
            <w:r>
              <w:rPr>
                <w:b/>
                <w:caps/>
                <w:noProof/>
              </w:rPr>
              <w:t>N</w:t>
            </w:r>
          </w:p>
        </w:tc>
        <w:tc>
          <w:tcPr>
            <w:tcW w:w="2977" w:type="dxa"/>
            <w:gridSpan w:val="4"/>
          </w:tcPr>
          <w:p w14:paraId="4D817784" w14:textId="77777777" w:rsidR="000C3D29" w:rsidRDefault="000C3D29" w:rsidP="000C3D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2DE70" w14:textId="77777777" w:rsidR="000C3D29" w:rsidRDefault="000C3D29" w:rsidP="000C3D29">
            <w:pPr>
              <w:pStyle w:val="CRCoverPage"/>
              <w:spacing w:after="0"/>
              <w:ind w:left="99"/>
              <w:rPr>
                <w:noProof/>
              </w:rPr>
            </w:pPr>
          </w:p>
        </w:tc>
      </w:tr>
      <w:tr w:rsidR="000C3D29" w14:paraId="5B37CB5D" w14:textId="77777777" w:rsidTr="00547111">
        <w:tc>
          <w:tcPr>
            <w:tcW w:w="2694" w:type="dxa"/>
            <w:gridSpan w:val="2"/>
            <w:tcBorders>
              <w:left w:val="single" w:sz="4" w:space="0" w:color="auto"/>
            </w:tcBorders>
          </w:tcPr>
          <w:p w14:paraId="1EE7E0DC" w14:textId="77777777" w:rsidR="000C3D29" w:rsidRDefault="000C3D29" w:rsidP="000C3D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AA0807" w14:textId="2A5E3988" w:rsidR="000C3D29" w:rsidRDefault="00901D0F" w:rsidP="000C3D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2BF8C" w14:textId="7CD59FBE" w:rsidR="000C3D29" w:rsidRDefault="000C3D29" w:rsidP="000C3D29">
            <w:pPr>
              <w:pStyle w:val="CRCoverPage"/>
              <w:spacing w:after="0"/>
              <w:jc w:val="center"/>
              <w:rPr>
                <w:b/>
                <w:caps/>
                <w:noProof/>
              </w:rPr>
            </w:pPr>
          </w:p>
        </w:tc>
        <w:tc>
          <w:tcPr>
            <w:tcW w:w="2977" w:type="dxa"/>
            <w:gridSpan w:val="4"/>
          </w:tcPr>
          <w:p w14:paraId="427B30E1" w14:textId="77777777" w:rsidR="000C3D29" w:rsidRDefault="000C3D29" w:rsidP="000C3D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0F0B79" w14:textId="61FD360C" w:rsidR="000C3D29" w:rsidRDefault="000C3D29" w:rsidP="000C3D29">
            <w:pPr>
              <w:pStyle w:val="CRCoverPage"/>
              <w:spacing w:after="0"/>
              <w:ind w:left="99"/>
              <w:rPr>
                <w:noProof/>
              </w:rPr>
            </w:pPr>
            <w:r>
              <w:rPr>
                <w:noProof/>
              </w:rPr>
              <w:t>TS/TR .</w:t>
            </w:r>
            <w:r w:rsidR="00901D0F">
              <w:rPr>
                <w:noProof/>
              </w:rPr>
              <w:t>23.501</w:t>
            </w:r>
            <w:r>
              <w:rPr>
                <w:noProof/>
              </w:rPr>
              <w:t xml:space="preserve">.. CR </w:t>
            </w:r>
            <w:r w:rsidR="0001746F">
              <w:rPr>
                <w:noProof/>
              </w:rPr>
              <w:t>1071</w:t>
            </w:r>
            <w:r>
              <w:rPr>
                <w:noProof/>
              </w:rPr>
              <w:t xml:space="preserve"> </w:t>
            </w:r>
          </w:p>
        </w:tc>
      </w:tr>
      <w:tr w:rsidR="000C3D29" w14:paraId="15C2E424" w14:textId="77777777" w:rsidTr="00547111">
        <w:tc>
          <w:tcPr>
            <w:tcW w:w="2694" w:type="dxa"/>
            <w:gridSpan w:val="2"/>
            <w:tcBorders>
              <w:left w:val="single" w:sz="4" w:space="0" w:color="auto"/>
            </w:tcBorders>
          </w:tcPr>
          <w:p w14:paraId="0681A7A6" w14:textId="77777777" w:rsidR="000C3D29" w:rsidRDefault="000C3D29" w:rsidP="000C3D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093E42"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6313B" w14:textId="77777777" w:rsidR="000C3D29" w:rsidRDefault="000C3D29" w:rsidP="000C3D29">
            <w:pPr>
              <w:pStyle w:val="CRCoverPage"/>
              <w:spacing w:after="0"/>
              <w:jc w:val="center"/>
              <w:rPr>
                <w:b/>
                <w:caps/>
                <w:noProof/>
              </w:rPr>
            </w:pPr>
            <w:r>
              <w:rPr>
                <w:b/>
                <w:caps/>
                <w:noProof/>
              </w:rPr>
              <w:t>X</w:t>
            </w:r>
          </w:p>
        </w:tc>
        <w:tc>
          <w:tcPr>
            <w:tcW w:w="2977" w:type="dxa"/>
            <w:gridSpan w:val="4"/>
          </w:tcPr>
          <w:p w14:paraId="1ABB9AAC" w14:textId="77777777" w:rsidR="000C3D29" w:rsidRDefault="000C3D29" w:rsidP="000C3D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29843D" w14:textId="77777777" w:rsidR="000C3D29" w:rsidRDefault="000C3D29" w:rsidP="000C3D29">
            <w:pPr>
              <w:pStyle w:val="CRCoverPage"/>
              <w:spacing w:after="0"/>
              <w:ind w:left="99"/>
              <w:rPr>
                <w:noProof/>
              </w:rPr>
            </w:pPr>
            <w:r>
              <w:rPr>
                <w:noProof/>
              </w:rPr>
              <w:t xml:space="preserve">TS/TR ... CR ... </w:t>
            </w:r>
          </w:p>
        </w:tc>
      </w:tr>
      <w:tr w:rsidR="000C3D29" w14:paraId="787DCDAB" w14:textId="77777777" w:rsidTr="00547111">
        <w:tc>
          <w:tcPr>
            <w:tcW w:w="2694" w:type="dxa"/>
            <w:gridSpan w:val="2"/>
            <w:tcBorders>
              <w:left w:val="single" w:sz="4" w:space="0" w:color="auto"/>
            </w:tcBorders>
          </w:tcPr>
          <w:p w14:paraId="70B6F398" w14:textId="77777777" w:rsidR="000C3D29" w:rsidRDefault="000C3D29" w:rsidP="000C3D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AC091A" w14:textId="77777777" w:rsidR="000C3D29" w:rsidRDefault="000C3D29" w:rsidP="000C3D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60017" w14:textId="77777777" w:rsidR="000C3D29" w:rsidRDefault="000C3D29" w:rsidP="000C3D29">
            <w:pPr>
              <w:pStyle w:val="CRCoverPage"/>
              <w:spacing w:after="0"/>
              <w:jc w:val="center"/>
              <w:rPr>
                <w:b/>
                <w:caps/>
                <w:noProof/>
              </w:rPr>
            </w:pPr>
            <w:r>
              <w:rPr>
                <w:b/>
                <w:caps/>
                <w:noProof/>
              </w:rPr>
              <w:t>X</w:t>
            </w:r>
          </w:p>
        </w:tc>
        <w:tc>
          <w:tcPr>
            <w:tcW w:w="2977" w:type="dxa"/>
            <w:gridSpan w:val="4"/>
          </w:tcPr>
          <w:p w14:paraId="499E3D6F" w14:textId="77777777" w:rsidR="000C3D29" w:rsidRDefault="000C3D29" w:rsidP="000C3D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7A550" w14:textId="77777777" w:rsidR="000C3D29" w:rsidRDefault="000C3D29" w:rsidP="000C3D29">
            <w:pPr>
              <w:pStyle w:val="CRCoverPage"/>
              <w:spacing w:after="0"/>
              <w:ind w:left="99"/>
              <w:rPr>
                <w:noProof/>
              </w:rPr>
            </w:pPr>
            <w:r>
              <w:rPr>
                <w:noProof/>
              </w:rPr>
              <w:t xml:space="preserve">TS/TR ... CR ... </w:t>
            </w:r>
          </w:p>
        </w:tc>
      </w:tr>
      <w:tr w:rsidR="000C3D29" w14:paraId="0A2A9A99" w14:textId="77777777" w:rsidTr="00547111">
        <w:tc>
          <w:tcPr>
            <w:tcW w:w="2694" w:type="dxa"/>
            <w:gridSpan w:val="2"/>
            <w:tcBorders>
              <w:left w:val="single" w:sz="4" w:space="0" w:color="auto"/>
            </w:tcBorders>
          </w:tcPr>
          <w:p w14:paraId="0D4810A3" w14:textId="77777777" w:rsidR="000C3D29" w:rsidRDefault="000C3D29" w:rsidP="000C3D29">
            <w:pPr>
              <w:pStyle w:val="CRCoverPage"/>
              <w:spacing w:after="0"/>
              <w:rPr>
                <w:b/>
                <w:i/>
                <w:noProof/>
              </w:rPr>
            </w:pPr>
          </w:p>
        </w:tc>
        <w:tc>
          <w:tcPr>
            <w:tcW w:w="6946" w:type="dxa"/>
            <w:gridSpan w:val="9"/>
            <w:tcBorders>
              <w:right w:val="single" w:sz="4" w:space="0" w:color="auto"/>
            </w:tcBorders>
          </w:tcPr>
          <w:p w14:paraId="20B2E5E7" w14:textId="77777777" w:rsidR="000C3D29" w:rsidRDefault="000C3D29" w:rsidP="000C3D29">
            <w:pPr>
              <w:pStyle w:val="CRCoverPage"/>
              <w:spacing w:after="0"/>
              <w:rPr>
                <w:noProof/>
              </w:rPr>
            </w:pPr>
          </w:p>
        </w:tc>
      </w:tr>
      <w:tr w:rsidR="000C3D29" w14:paraId="1D68E112" w14:textId="77777777" w:rsidTr="00547111">
        <w:tc>
          <w:tcPr>
            <w:tcW w:w="2694" w:type="dxa"/>
            <w:gridSpan w:val="2"/>
            <w:tcBorders>
              <w:left w:val="single" w:sz="4" w:space="0" w:color="auto"/>
              <w:bottom w:val="single" w:sz="4" w:space="0" w:color="auto"/>
            </w:tcBorders>
          </w:tcPr>
          <w:p w14:paraId="1F79A498" w14:textId="77777777" w:rsidR="000C3D29" w:rsidRDefault="000C3D29" w:rsidP="000C3D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C19DD" w14:textId="77777777" w:rsidR="000C3D29" w:rsidRDefault="000C3D29" w:rsidP="000C3D29">
            <w:pPr>
              <w:pStyle w:val="CRCoverPage"/>
              <w:spacing w:after="0"/>
              <w:ind w:left="100"/>
              <w:rPr>
                <w:noProof/>
              </w:rPr>
            </w:pPr>
          </w:p>
        </w:tc>
      </w:tr>
    </w:tbl>
    <w:p w14:paraId="5B8F2257" w14:textId="77777777" w:rsidR="001E41F3" w:rsidRDefault="001E41F3">
      <w:pPr>
        <w:pStyle w:val="CRCoverPage"/>
        <w:spacing w:after="0"/>
        <w:rPr>
          <w:noProof/>
          <w:sz w:val="8"/>
          <w:szCs w:val="8"/>
        </w:rPr>
      </w:pPr>
    </w:p>
    <w:p w14:paraId="1D25434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E1EEEA4" w14:textId="7E9D3339" w:rsidR="00045032" w:rsidRDefault="00045032" w:rsidP="00045032">
      <w:pPr>
        <w:jc w:val="center"/>
        <w:rPr>
          <w:noProof/>
          <w:color w:val="FF0000"/>
          <w:sz w:val="36"/>
        </w:rPr>
      </w:pPr>
      <w:r w:rsidRPr="00045032">
        <w:rPr>
          <w:noProof/>
          <w:color w:val="FF0000"/>
          <w:sz w:val="36"/>
        </w:rPr>
        <w:lastRenderedPageBreak/>
        <w:t>**** First Change ****</w:t>
      </w:r>
    </w:p>
    <w:p w14:paraId="0AAECD99" w14:textId="77777777" w:rsidR="00F83ECE" w:rsidRPr="00F83ECE" w:rsidRDefault="00F83ECE" w:rsidP="00F83ECE">
      <w:pPr>
        <w:keepNext/>
        <w:keepLines/>
        <w:spacing w:before="120"/>
        <w:ind w:left="1418" w:hanging="1418"/>
        <w:outlineLvl w:val="3"/>
        <w:rPr>
          <w:rFonts w:ascii="Arial" w:eastAsia="等线" w:hAnsi="Arial"/>
          <w:sz w:val="24"/>
          <w:lang w:eastAsia="x-none"/>
        </w:rPr>
      </w:pPr>
      <w:bookmarkStart w:id="3" w:name="OLE_LINK2"/>
      <w:bookmarkStart w:id="4" w:name="_Toc11136813"/>
      <w:r w:rsidRPr="00F83ECE">
        <w:rPr>
          <w:rFonts w:ascii="Arial" w:eastAsia="等线" w:hAnsi="Arial"/>
          <w:sz w:val="24"/>
          <w:lang w:eastAsia="x-none"/>
        </w:rPr>
        <w:t>5.4.4.1a</w:t>
      </w:r>
      <w:bookmarkEnd w:id="3"/>
      <w:r w:rsidRPr="00F83ECE">
        <w:rPr>
          <w:rFonts w:ascii="Arial" w:eastAsia="等线" w:hAnsi="Arial"/>
          <w:sz w:val="24"/>
          <w:lang w:eastAsia="x-none"/>
        </w:rPr>
        <w:tab/>
        <w:t>UE radio capability signalling optimisation (RACS)</w:t>
      </w:r>
      <w:bookmarkEnd w:id="4"/>
    </w:p>
    <w:p w14:paraId="6F1224D8" w14:textId="77777777" w:rsidR="00F83ECE" w:rsidRPr="00F83ECE" w:rsidRDefault="00F83ECE" w:rsidP="00F83ECE">
      <w:pPr>
        <w:rPr>
          <w:rFonts w:eastAsia="等线"/>
          <w:lang w:eastAsia="x-none"/>
        </w:rPr>
      </w:pPr>
      <w:r w:rsidRPr="00F83ECE">
        <w:rPr>
          <w:rFonts w:eastAsia="等线"/>
          <w:lang w:eastAsia="x-none"/>
        </w:rP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261C7080" w14:textId="77777777" w:rsidR="00F83ECE" w:rsidRPr="00F83ECE" w:rsidRDefault="00F83ECE" w:rsidP="00F83ECE">
      <w:pPr>
        <w:rPr>
          <w:rFonts w:eastAsia="等线"/>
          <w:lang w:eastAsia="x-none"/>
        </w:rPr>
      </w:pPr>
      <w:r w:rsidRPr="00F83ECE">
        <w:rPr>
          <w:rFonts w:eastAsia="等线"/>
          <w:lang w:eastAsia="x-none"/>
        </w:rPr>
        <w:t>RACS works by assigning an identifier to represent a set of UE radio capabilities. This identifier is called UE Radio Capability ID. A UE Radio Capability ID can be either UE manufacturer assigned or PLMN-assigned, as specified in clause 5.9.10. The UE Radio Capability ID is an alternative to the signalling of the radio capabilities container over the radio interface, within NG-RAN, from NG-RAN to E-UTRAN, from AMF to NG-RAN and between CN nodes supporting RACS.</w:t>
      </w:r>
    </w:p>
    <w:p w14:paraId="2C14A60F" w14:textId="77777777" w:rsidR="00F83ECE" w:rsidRPr="00F83ECE" w:rsidRDefault="00F83ECE" w:rsidP="00F83ECE">
      <w:pPr>
        <w:rPr>
          <w:rFonts w:eastAsia="等线"/>
          <w:lang w:eastAsia="x-none"/>
        </w:rPr>
      </w:pPr>
      <w:r w:rsidRPr="00F83ECE">
        <w:rPr>
          <w:rFonts w:eastAsia="等线"/>
          <w:lang w:eastAsia="x-none"/>
        </w:rPr>
        <w:t>PLMN-assigned UE Radio Capability ID is assigned to the UE using the UE Configuration Update procedure, or Registration Accept as defined in TS 23.502 [3].</w:t>
      </w:r>
    </w:p>
    <w:p w14:paraId="2F3352D6" w14:textId="77777777" w:rsidR="00F83ECE" w:rsidRPr="00F83ECE" w:rsidRDefault="00F83ECE" w:rsidP="00F83ECE">
      <w:pPr>
        <w:rPr>
          <w:rFonts w:eastAsia="等线"/>
          <w:lang w:eastAsia="x-none"/>
        </w:rPr>
      </w:pPr>
      <w:r w:rsidRPr="00F83ECE">
        <w:rPr>
          <w:rFonts w:eastAsia="等线"/>
          <w:lang w:eastAsia="x-none"/>
        </w:rPr>
        <w:t>The UCMF (UE radio Capability Management Function) stores all UE Radio Capability ID mappings in a PLMN and is responsible for assigning every PLMN-assigned UE Radio Capability ID in this PLMN, see clause 6.2.21.</w:t>
      </w:r>
    </w:p>
    <w:p w14:paraId="5EFD96DC" w14:textId="77777777" w:rsidR="00F83ECE" w:rsidRPr="00F83ECE" w:rsidRDefault="00F83ECE" w:rsidP="00F83ECE">
      <w:pPr>
        <w:rPr>
          <w:rFonts w:eastAsia="等线"/>
          <w:lang w:eastAsia="x-none"/>
        </w:rPr>
      </w:pPr>
      <w:r w:rsidRPr="00F83ECE">
        <w:rPr>
          <w:rFonts w:eastAsia="等线"/>
          <w:lang w:eastAsia="x-none"/>
        </w:rPr>
        <w:t>In order to be able to interpret the UE Radio Capability ID a Network Function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41915BD3" w14:textId="77777777" w:rsidR="00F83ECE" w:rsidRPr="00F83ECE" w:rsidRDefault="00F83ECE" w:rsidP="00F83ECE">
      <w:pPr>
        <w:ind w:left="568" w:hanging="284"/>
        <w:rPr>
          <w:rFonts w:eastAsia="等线"/>
          <w:lang w:val="x-none"/>
        </w:rPr>
      </w:pPr>
      <w:r w:rsidRPr="00F83ECE">
        <w:rPr>
          <w:rFonts w:eastAsia="等线"/>
          <w:lang w:val="x-none"/>
        </w:rPr>
        <w:t>-</w:t>
      </w:r>
      <w:r w:rsidRPr="00F83ECE">
        <w:rPr>
          <w:rFonts w:eastAsia="等线"/>
          <w:lang w:val="x-none"/>
        </w:rPr>
        <w:tab/>
        <w:t>An AMF which supports RACS shall store such UE Radio Capability ID mapping at least for all the UEs that it serves that have a UE Radio Capability ID assigned.</w:t>
      </w:r>
    </w:p>
    <w:p w14:paraId="007C88B2" w14:textId="77777777" w:rsidR="00F83ECE" w:rsidRPr="00F83ECE" w:rsidRDefault="00F83ECE" w:rsidP="00F83ECE">
      <w:pPr>
        <w:ind w:left="568" w:hanging="284"/>
        <w:rPr>
          <w:rFonts w:eastAsia="等线"/>
          <w:lang w:val="x-none"/>
        </w:rPr>
      </w:pPr>
      <w:r w:rsidRPr="00F83ECE">
        <w:rPr>
          <w:rFonts w:eastAsia="等线"/>
          <w:lang w:val="x-none"/>
        </w:rPr>
        <w:t>-</w:t>
      </w:r>
      <w:r w:rsidRPr="00F83ECE">
        <w:rPr>
          <w:rFonts w:eastAsia="等线"/>
          <w:lang w:val="x-none"/>
        </w:rPr>
        <w:tab/>
        <w:t>The NG-RAN performs local caching of the UE Radio Access Capabilities for the UE Radio Capability IDs for the UEs it is serving, and potentially for other UE Radio Capability IDs according to suitable local policies.</w:t>
      </w:r>
    </w:p>
    <w:p w14:paraId="4494BC60" w14:textId="77777777" w:rsidR="00F83ECE" w:rsidRPr="00F83ECE" w:rsidRDefault="00F83ECE" w:rsidP="00F83ECE">
      <w:pPr>
        <w:ind w:left="568" w:hanging="284"/>
        <w:rPr>
          <w:rFonts w:eastAsia="等线"/>
          <w:lang w:val="x-none"/>
        </w:rPr>
      </w:pPr>
      <w:r w:rsidRPr="00F83ECE">
        <w:rPr>
          <w:rFonts w:eastAsia="等线"/>
          <w:lang w:val="x-none"/>
        </w:rPr>
        <w:t>-</w:t>
      </w:r>
      <w:r w:rsidRPr="00F83ECE">
        <w:rPr>
          <w:rFonts w:eastAsia="等线"/>
          <w:lang w:val="x-none"/>
        </w:rPr>
        <w:tab/>
        <w:t xml:space="preserve">When the NG-RAN needs to retrieve the mapping of a UE Radio Capability ID to the corresponding UE Radio Capability information, it queries the AMF using N2 </w:t>
      </w:r>
      <w:proofErr w:type="spellStart"/>
      <w:r w:rsidRPr="00F83ECE">
        <w:rPr>
          <w:rFonts w:eastAsia="等线"/>
          <w:lang w:val="x-none"/>
        </w:rPr>
        <w:t>signalling</w:t>
      </w:r>
      <w:proofErr w:type="spellEnd"/>
      <w:r w:rsidRPr="00F83ECE">
        <w:rPr>
          <w:rFonts w:eastAsia="等线"/>
          <w:lang w:val="x-none"/>
        </w:rPr>
        <w:t xml:space="preserve"> defined in TS 38.413 [34].</w:t>
      </w:r>
    </w:p>
    <w:p w14:paraId="190B930F" w14:textId="77777777" w:rsidR="00F83ECE" w:rsidRPr="00F83ECE" w:rsidRDefault="00F83ECE" w:rsidP="00F83ECE">
      <w:pPr>
        <w:ind w:left="568" w:hanging="284"/>
        <w:rPr>
          <w:rFonts w:eastAsia="等线"/>
          <w:lang w:val="x-none"/>
        </w:rPr>
      </w:pPr>
      <w:r w:rsidRPr="00F83ECE">
        <w:rPr>
          <w:rFonts w:eastAsia="等线"/>
          <w:lang w:val="x-none"/>
        </w:rPr>
        <w:t>-</w:t>
      </w:r>
      <w:r w:rsidRPr="00F83ECE">
        <w:rPr>
          <w:rFonts w:eastAsia="等线"/>
          <w:lang w:val="x-none"/>
        </w:rPr>
        <w:tab/>
        <w:t>When the AMF needs to retrieve a PLMN-assigned UE Radio Capability ID for a UE from the UCMF, it provides the UE Radio Capabilities Information for the UE. The UCMF store the association of this IMEI/TAC and SV with this UE Radio Capability ID.</w:t>
      </w:r>
    </w:p>
    <w:p w14:paraId="6C155FC4" w14:textId="77777777" w:rsidR="00F83ECE" w:rsidRPr="00F83ECE" w:rsidRDefault="00F83ECE" w:rsidP="00F83ECE">
      <w:pPr>
        <w:ind w:left="568" w:hanging="284"/>
        <w:rPr>
          <w:rFonts w:eastAsia="等线"/>
          <w:lang w:val="x-none"/>
        </w:rPr>
      </w:pPr>
      <w:r w:rsidRPr="00F83ECE">
        <w:rPr>
          <w:rFonts w:eastAsia="等线"/>
          <w:lang w:val="x-none"/>
        </w:rPr>
        <w:t>-</w:t>
      </w:r>
      <w:r w:rsidRPr="00F83ECE">
        <w:rPr>
          <w:rFonts w:eastAsia="等线"/>
          <w:lang w:val="x-none"/>
        </w:rPr>
        <w:tab/>
        <w:t>When the AMF retrieves the UE Radio Capability Information associated to a UE Radio Capability ID it provides the UE Radio Capability ID it to UCMF in order to obtain a mapping of a UE Radio Capability ID to the corresponding UE Radio Capabilities information.</w:t>
      </w:r>
    </w:p>
    <w:p w14:paraId="0B07E0B0" w14:textId="77777777" w:rsidR="00F83ECE" w:rsidRPr="00F83ECE" w:rsidRDefault="00F83ECE" w:rsidP="00F83ECE">
      <w:pPr>
        <w:rPr>
          <w:rFonts w:eastAsia="等线"/>
          <w:lang w:eastAsia="x-none"/>
        </w:rPr>
      </w:pPr>
      <w:r w:rsidRPr="00F83ECE">
        <w:rPr>
          <w:rFonts w:eastAsia="等线"/>
          <w:lang w:eastAsia="x-none"/>
        </w:rPr>
        <w:t>A network may utilise the PLMN-assigned UE Radio Capability ID, without involving the UE, e.g. for use with legacy UEs.</w:t>
      </w:r>
    </w:p>
    <w:p w14:paraId="4843646D" w14:textId="77777777" w:rsidR="00F83ECE" w:rsidRPr="00F83ECE" w:rsidRDefault="00F83ECE" w:rsidP="00F83ECE">
      <w:pPr>
        <w:rPr>
          <w:rFonts w:eastAsia="等线"/>
          <w:lang w:eastAsia="x-none"/>
        </w:rPr>
      </w:pPr>
      <w:r w:rsidRPr="00F83ECE">
        <w:rPr>
          <w:rFonts w:eastAsia="等线"/>
          <w:lang w:eastAsia="x-none"/>
        </w:rPr>
        <w:t xml:space="preserve">Mutual detection of the support of the RACS feature happens between NG-RAN nodes at </w:t>
      </w:r>
      <w:proofErr w:type="spellStart"/>
      <w:r w:rsidRPr="00F83ECE">
        <w:rPr>
          <w:rFonts w:eastAsia="等线"/>
          <w:lang w:eastAsia="x-none"/>
        </w:rPr>
        <w:t>Xn</w:t>
      </w:r>
      <w:proofErr w:type="spellEnd"/>
      <w:r w:rsidRPr="00F83ECE">
        <w:rPr>
          <w:rFonts w:eastAsia="等线"/>
          <w:lang w:eastAsia="x-none"/>
        </w:rPr>
        <w:t xml:space="preserve"> setup and between NG-RAN and AMF at N2 setup time. To allow for a mix of RACS-supporting and non-RACS-supporting RAN nodes over the </w:t>
      </w:r>
      <w:proofErr w:type="spellStart"/>
      <w:r w:rsidRPr="00F83ECE">
        <w:rPr>
          <w:rFonts w:eastAsia="等线"/>
          <w:lang w:eastAsia="x-none"/>
        </w:rPr>
        <w:t>Xn</w:t>
      </w:r>
      <w:proofErr w:type="spellEnd"/>
      <w:r w:rsidRPr="00F83ECE">
        <w:rPr>
          <w:rFonts w:eastAsia="等线"/>
          <w:lang w:eastAsia="x-none"/>
        </w:rPr>
        <w:t xml:space="preserve"> interfaces, the UE Radio Capability ID should be included in the Path Switch signalling between AMF and NG-RAN. In addition, RACS-supporting RAN nodes can be discovered across inter-CN node boundaries e.g. using the Configuration Transfer procedure. The support of RACS by peer AMFs or MMEs is based on configuration in a PLMN or across PLMNs.</w:t>
      </w:r>
    </w:p>
    <w:p w14:paraId="5C70950B" w14:textId="77777777" w:rsidR="00F83ECE" w:rsidRPr="00F83ECE" w:rsidRDefault="00F83ECE" w:rsidP="00F83ECE">
      <w:pPr>
        <w:rPr>
          <w:rFonts w:eastAsia="等线"/>
          <w:lang w:eastAsia="x-none"/>
        </w:rPr>
      </w:pPr>
      <w:r w:rsidRPr="00F83ECE">
        <w:rPr>
          <w:rFonts w:eastAsia="等线"/>
          <w:lang w:eastAsia="x-none"/>
        </w:rPr>
        <w:t>A UE indicates its support for RACS to AMF using UE MM Core Network Capability as defined in clause 5.4.4a.</w:t>
      </w:r>
    </w:p>
    <w:p w14:paraId="6612B2F7" w14:textId="77777777" w:rsidR="00F83ECE" w:rsidRPr="00F83ECE" w:rsidRDefault="00F83ECE" w:rsidP="00F83ECE">
      <w:pPr>
        <w:rPr>
          <w:ins w:id="5" w:author="OPPO-r2" w:date="2019-06-13T14:12:00Z"/>
          <w:rFonts w:eastAsia="等线"/>
          <w:lang w:eastAsia="x-none"/>
        </w:rPr>
      </w:pPr>
      <w:r w:rsidRPr="00F83ECE">
        <w:rPr>
          <w:rFonts w:eastAsia="等线"/>
          <w:lang w:eastAsia="x-none"/>
        </w:rPr>
        <w:t xml:space="preserve">A UE that supports RACS and stores an applicable UE Radio Capability ID for the current UE Radio Configuration in the PLMN, shall signal the UE Radio Capability ID </w:t>
      </w:r>
      <w:bookmarkStart w:id="6" w:name="OLE_LINK12"/>
      <w:r w:rsidRPr="00F83ECE">
        <w:rPr>
          <w:rFonts w:eastAsia="等线"/>
          <w:lang w:eastAsia="x-none"/>
        </w:rPr>
        <w:t>in the Initial Registration procedure</w:t>
      </w:r>
      <w:bookmarkEnd w:id="6"/>
      <w:r w:rsidRPr="00F83ECE">
        <w:rPr>
          <w:rFonts w:eastAsia="等线"/>
          <w:lang w:eastAsia="x-none"/>
        </w:rPr>
        <w:t xml:space="preserve"> as defined in TS 23.502 [3]. If both PLMN-assigned for the current PLMN and UE manufacturer-assigned UE Radio Capability IDs are stored in the UE and applicable in the PLMN, the UE shall signal the PLMN-assigned</w:t>
      </w:r>
      <w:bookmarkStart w:id="7" w:name="OLE_LINK6"/>
      <w:r w:rsidRPr="00F83ECE">
        <w:rPr>
          <w:rFonts w:eastAsia="等线"/>
          <w:lang w:eastAsia="x-none"/>
        </w:rPr>
        <w:t xml:space="preserve"> UE Radio Capability ID</w:t>
      </w:r>
      <w:bookmarkEnd w:id="7"/>
      <w:r w:rsidRPr="00F83ECE">
        <w:rPr>
          <w:rFonts w:eastAsia="等线"/>
          <w:lang w:eastAsia="x-none"/>
        </w:rPr>
        <w:t xml:space="preserve"> in the Registration Request message.</w:t>
      </w:r>
    </w:p>
    <w:p w14:paraId="7668A41D" w14:textId="77777777" w:rsidR="00F83ECE" w:rsidRPr="00F83ECE" w:rsidRDefault="00F83ECE" w:rsidP="00F83ECE">
      <w:pPr>
        <w:rPr>
          <w:rFonts w:eastAsia="等线"/>
          <w:lang w:eastAsia="x-none"/>
        </w:rPr>
      </w:pPr>
      <w:bookmarkStart w:id="8" w:name="OLE_LINK15"/>
      <w:ins w:id="9" w:author="OPPO-r2" w:date="2019-06-13T14:12:00Z">
        <w:r w:rsidRPr="00F83ECE">
          <w:rPr>
            <w:rFonts w:eastAsia="等线"/>
            <w:lang w:eastAsia="x-none"/>
          </w:rPr>
          <w:t xml:space="preserve">For a UE supporting </w:t>
        </w:r>
        <w:r w:rsidRPr="00F83ECE">
          <w:rPr>
            <w:rFonts w:eastAsia="等线"/>
          </w:rPr>
          <w:t xml:space="preserve">both NB-IoT and other RATs, </w:t>
        </w:r>
      </w:ins>
      <w:ins w:id="10" w:author="OPPO-r2" w:date="2019-06-13T14:15:00Z">
        <w:r w:rsidRPr="00F83ECE">
          <w:rPr>
            <w:rFonts w:eastAsia="等线"/>
          </w:rPr>
          <w:t xml:space="preserve">specific </w:t>
        </w:r>
      </w:ins>
      <w:bookmarkStart w:id="11" w:name="OLE_LINK11"/>
      <w:ins w:id="12" w:author="OPPO-r2" w:date="2019-06-13T14:13:00Z">
        <w:r w:rsidRPr="00F83ECE">
          <w:rPr>
            <w:rFonts w:eastAsia="等线"/>
            <w:lang w:eastAsia="x-none"/>
          </w:rPr>
          <w:t>UE Radio Capability ID</w:t>
        </w:r>
        <w:bookmarkEnd w:id="11"/>
        <w:r w:rsidRPr="00F83ECE">
          <w:rPr>
            <w:rFonts w:eastAsia="等线"/>
            <w:lang w:eastAsia="x-none"/>
          </w:rPr>
          <w:t>(s) will be assigned</w:t>
        </w:r>
      </w:ins>
      <w:ins w:id="13" w:author="OPPO-r2" w:date="2019-06-13T14:17:00Z">
        <w:r w:rsidRPr="00F83ECE">
          <w:rPr>
            <w:rFonts w:eastAsia="等线"/>
            <w:lang w:eastAsia="x-none"/>
          </w:rPr>
          <w:t xml:space="preserve"> by manufacturer or PLMN</w:t>
        </w:r>
      </w:ins>
      <w:ins w:id="14" w:author="OPPO-r2" w:date="2019-06-13T14:13:00Z">
        <w:r w:rsidRPr="00F83ECE">
          <w:rPr>
            <w:rFonts w:eastAsia="等线"/>
            <w:lang w:eastAsia="x-none"/>
          </w:rPr>
          <w:t xml:space="preserve"> for </w:t>
        </w:r>
      </w:ins>
      <w:del w:id="15" w:author="OPPO-r2" w:date="2019-06-13T14:12:00Z">
        <w:r w:rsidRPr="00F83ECE" w:rsidDel="008A14E0">
          <w:rPr>
            <w:rFonts w:eastAsia="等线"/>
            <w:lang w:eastAsia="x-none"/>
          </w:rPr>
          <w:delText xml:space="preserve"> </w:delText>
        </w:r>
      </w:del>
      <w:ins w:id="16" w:author="OPPO-r2" w:date="2019-06-13T14:14:00Z">
        <w:r w:rsidRPr="00F83ECE">
          <w:rPr>
            <w:rFonts w:eastAsia="等线"/>
            <w:lang w:eastAsia="x-none"/>
          </w:rPr>
          <w:t>presenting the NB-IoT</w:t>
        </w:r>
        <w:r w:rsidRPr="00F83ECE">
          <w:rPr>
            <w:rFonts w:eastAsia="等线"/>
          </w:rPr>
          <w:t xml:space="preserve"> UE radio capabilities</w:t>
        </w:r>
      </w:ins>
      <w:ins w:id="17" w:author="OPPO-r2" w:date="2019-06-13T14:16:00Z">
        <w:r w:rsidRPr="00F83ECE">
          <w:rPr>
            <w:rFonts w:eastAsia="等线"/>
          </w:rPr>
          <w:t xml:space="preserve">. </w:t>
        </w:r>
      </w:ins>
      <w:ins w:id="18" w:author="OPPO-r2" w:date="2019-06-13T14:15:00Z">
        <w:r w:rsidRPr="00F83ECE">
          <w:rPr>
            <w:rFonts w:eastAsia="等线"/>
          </w:rPr>
          <w:t xml:space="preserve"> </w:t>
        </w:r>
      </w:ins>
      <w:ins w:id="19" w:author="OPPO-r2" w:date="2019-06-13T14:25:00Z">
        <w:r w:rsidRPr="00F83ECE">
          <w:rPr>
            <w:rFonts w:eastAsia="等线"/>
          </w:rPr>
          <w:t>When UE performs</w:t>
        </w:r>
      </w:ins>
      <w:ins w:id="20" w:author="OPPO-r2" w:date="2019-06-13T14:26:00Z">
        <w:r w:rsidRPr="00F83ECE">
          <w:rPr>
            <w:rFonts w:eastAsia="等线"/>
          </w:rPr>
          <w:t xml:space="preserve"> Initial Registration procedure or </w:t>
        </w:r>
      </w:ins>
      <w:ins w:id="21" w:author="OPPO-r2" w:date="2019-06-13T14:31:00Z">
        <w:r w:rsidRPr="00F83ECE">
          <w:rPr>
            <w:rFonts w:eastAsia="等线"/>
            <w:lang w:eastAsia="x-none"/>
          </w:rPr>
          <w:t xml:space="preserve">moves to a new Registration Area which RAT is different with the old Registration Area, </w:t>
        </w:r>
      </w:ins>
      <w:ins w:id="22" w:author="OPPO-r2" w:date="2019-06-13T14:32:00Z">
        <w:r w:rsidRPr="00F83ECE">
          <w:rPr>
            <w:rFonts w:eastAsia="等线"/>
            <w:lang w:eastAsia="x-none"/>
          </w:rPr>
          <w:t>t</w:t>
        </w:r>
        <w:r w:rsidRPr="00F83ECE">
          <w:rPr>
            <w:rFonts w:eastAsia="等线"/>
          </w:rPr>
          <w:t xml:space="preserve">he UE shall </w:t>
        </w:r>
        <w:r w:rsidRPr="00F83ECE">
          <w:rPr>
            <w:rFonts w:eastAsia="等线"/>
          </w:rPr>
          <w:lastRenderedPageBreak/>
          <w:t xml:space="preserve">signal the </w:t>
        </w:r>
        <w:r w:rsidRPr="00F83ECE">
          <w:rPr>
            <w:rFonts w:eastAsia="等线"/>
            <w:lang w:eastAsia="x-none"/>
          </w:rPr>
          <w:t xml:space="preserve">UE Radio Capability ID corresponding to the camped RAT </w:t>
        </w:r>
      </w:ins>
      <w:ins w:id="23" w:author="OPPO-r2" w:date="2019-06-13T14:33:00Z">
        <w:r w:rsidRPr="00F83ECE">
          <w:rPr>
            <w:rFonts w:eastAsia="等线"/>
            <w:lang w:eastAsia="x-none"/>
          </w:rPr>
          <w:t xml:space="preserve">in the Registration procedure </w:t>
        </w:r>
      </w:ins>
      <w:ins w:id="24" w:author="OPPO-r2" w:date="2019-06-13T14:32:00Z">
        <w:r w:rsidRPr="00F83ECE">
          <w:rPr>
            <w:rFonts w:eastAsia="等线"/>
            <w:lang w:eastAsia="x-none"/>
          </w:rPr>
          <w:t xml:space="preserve">as defined </w:t>
        </w:r>
      </w:ins>
      <w:ins w:id="25" w:author="OPPO-r2" w:date="2019-06-13T14:33:00Z">
        <w:r w:rsidRPr="00F83ECE">
          <w:rPr>
            <w:rFonts w:eastAsia="等线"/>
            <w:lang w:eastAsia="x-none"/>
          </w:rPr>
          <w:t>in TS 23.502 [3].</w:t>
        </w:r>
      </w:ins>
      <w:bookmarkEnd w:id="8"/>
    </w:p>
    <w:p w14:paraId="276CEC71" w14:textId="77777777" w:rsidR="00F83ECE" w:rsidRPr="00F83ECE" w:rsidRDefault="00F83ECE" w:rsidP="00F83ECE">
      <w:pPr>
        <w:rPr>
          <w:rFonts w:eastAsia="等线"/>
          <w:lang w:eastAsia="x-none"/>
        </w:rPr>
      </w:pPr>
      <w:r w:rsidRPr="00F83ECE">
        <w:rPr>
          <w:rFonts w:eastAsia="等线"/>
          <w:lang w:eastAsia="x-none"/>
        </w:rPr>
        <w:t>When a PLMN decides to switch to operate based on manufacturer-assigned UE Radio Capability ID for a particular type of UE (e.g. based on TAC and SV):</w:t>
      </w:r>
    </w:p>
    <w:p w14:paraId="18B760ED" w14:textId="77777777" w:rsidR="00F83ECE" w:rsidRPr="00F83ECE" w:rsidRDefault="00F83ECE" w:rsidP="00F83ECE">
      <w:pPr>
        <w:ind w:left="568" w:hanging="284"/>
        <w:rPr>
          <w:rFonts w:eastAsia="等线"/>
          <w:lang w:val="x-none"/>
        </w:rPr>
      </w:pPr>
      <w:r w:rsidRPr="00F83ECE">
        <w:rPr>
          <w:rFonts w:eastAsia="等线"/>
          <w:lang w:val="x-none"/>
        </w:rPr>
        <w:t>-</w:t>
      </w:r>
      <w:r w:rsidRPr="00F83ECE">
        <w:rPr>
          <w:rFonts w:eastAsia="等线"/>
          <w:lang w:val="x-none"/>
        </w:rPr>
        <w:tab/>
        <w:t>for a particular set of UE Radio Capability IDs that is assumed to operate based on UE manufacturer-assigned UE Radio Capability ID, the AMF indicates to UEs to delete the PLMN-assigned UE Radio Capability ID.</w:t>
      </w:r>
    </w:p>
    <w:p w14:paraId="4E0E2E93" w14:textId="77777777" w:rsidR="00F83ECE" w:rsidRPr="00F83ECE" w:rsidRDefault="00F83ECE" w:rsidP="00F83ECE">
      <w:pPr>
        <w:ind w:left="568" w:hanging="284"/>
        <w:rPr>
          <w:rFonts w:eastAsia="等线"/>
          <w:lang w:val="x-none"/>
        </w:rPr>
      </w:pPr>
      <w:r w:rsidRPr="00F83ECE">
        <w:rPr>
          <w:rFonts w:eastAsia="等线"/>
          <w:lang w:val="x-none"/>
        </w:rPr>
        <w:t>-</w:t>
      </w:r>
      <w:r w:rsidRPr="00F83ECE">
        <w:rPr>
          <w:rFonts w:eastAsia="等线"/>
          <w:lang w:val="x-none"/>
        </w:rPr>
        <w:tab/>
        <w:t>a UE that receives indication to delete the PLMN-assigned UE Radio Capability ID in the Registration Accept message, or UE Configuration Update command message, deletes any PLMN-assigned UE Radio Capability IDs for this PLMN. The UE proceeds to register with the UE manufacturer assigned UE Radio Capability ID that is applicable to the current UE Radio configuration.</w:t>
      </w:r>
    </w:p>
    <w:p w14:paraId="111DAC60" w14:textId="77777777" w:rsidR="00F83ECE" w:rsidRPr="00F83ECE" w:rsidRDefault="00F83ECE" w:rsidP="00F83ECE">
      <w:pPr>
        <w:keepLines/>
        <w:ind w:left="1560" w:hanging="1276"/>
        <w:rPr>
          <w:rFonts w:eastAsia="等线"/>
          <w:color w:val="FF0000"/>
          <w:lang w:val="x-none"/>
        </w:rPr>
      </w:pPr>
      <w:r w:rsidRPr="00F83ECE">
        <w:rPr>
          <w:rFonts w:eastAsia="等线"/>
          <w:color w:val="FF0000"/>
          <w:lang w:val="x-none"/>
        </w:rPr>
        <w:t>Editor's note:</w:t>
      </w:r>
      <w:r w:rsidRPr="00F83ECE">
        <w:rPr>
          <w:rFonts w:eastAsia="等线"/>
          <w:color w:val="FF0000"/>
          <w:lang w:val="x-none"/>
        </w:rPr>
        <w:tab/>
        <w:t>The interaction between UCMF and AMF in order to switch to operate based on manufacturer-assigned UE Radio Capability ID for a particular type of UE is FFS.</w:t>
      </w:r>
    </w:p>
    <w:p w14:paraId="3A6A92BA" w14:textId="77777777" w:rsidR="00F83ECE" w:rsidRPr="00F83ECE" w:rsidRDefault="00F83ECE" w:rsidP="00F83ECE">
      <w:pPr>
        <w:rPr>
          <w:rFonts w:eastAsia="等线"/>
        </w:rPr>
      </w:pPr>
      <w:r w:rsidRPr="00F83ECE">
        <w:rPr>
          <w:rFonts w:eastAsia="等线"/>
        </w:rPr>
        <w:t xml:space="preserve">The serving AMF stores the </w:t>
      </w:r>
      <w:bookmarkStart w:id="26" w:name="OLE_LINK13"/>
      <w:r w:rsidRPr="00F83ECE">
        <w:rPr>
          <w:rFonts w:eastAsia="等线"/>
        </w:rPr>
        <w:t>UE Radio Capability ID</w:t>
      </w:r>
      <w:bookmarkEnd w:id="26"/>
      <w:r w:rsidRPr="00F83ECE">
        <w:rPr>
          <w:rFonts w:eastAsia="等线"/>
        </w:rPr>
        <w:t xml:space="preserve"> for a UE in the UE context and provides this UE Radio Capability ID to NG-RAN as part of the UE context information using N2 signalling.</w:t>
      </w:r>
      <w:ins w:id="27" w:author="OPPO-r2" w:date="2019-06-13T15:19:00Z">
        <w:r w:rsidRPr="00F83ECE">
          <w:rPr>
            <w:rFonts w:eastAsia="等线"/>
          </w:rPr>
          <w:t xml:space="preserve"> </w:t>
        </w:r>
      </w:ins>
    </w:p>
    <w:p w14:paraId="258BB7B9" w14:textId="77777777" w:rsidR="00F83ECE" w:rsidRPr="00F83ECE" w:rsidRDefault="00F83ECE" w:rsidP="00F83ECE">
      <w:pPr>
        <w:rPr>
          <w:rFonts w:eastAsia="等线"/>
        </w:rPr>
      </w:pPr>
      <w:r w:rsidRPr="00F83ECE">
        <w:rPr>
          <w:rFonts w:eastAsia="等线"/>
        </w:rPr>
        <w:t>The UE stores the PLMN-assigned UE Radio Capability ID in non-volatile memory when in RM-DEREGISTERED state and can use it again when it registers in the same PLMN.</w:t>
      </w:r>
    </w:p>
    <w:p w14:paraId="7C13F8FD" w14:textId="77777777" w:rsidR="00F83ECE" w:rsidRPr="00F83ECE" w:rsidRDefault="00F83ECE" w:rsidP="00F83ECE">
      <w:pPr>
        <w:keepLines/>
        <w:ind w:left="1135" w:hanging="851"/>
        <w:rPr>
          <w:rFonts w:eastAsia="等线"/>
          <w:lang w:val="x-none"/>
        </w:rPr>
      </w:pPr>
      <w:r w:rsidRPr="00F83ECE">
        <w:rPr>
          <w:rFonts w:eastAsia="等线"/>
          <w:lang w:val="x-none"/>
        </w:rPr>
        <w:t>NOTE 1:</w:t>
      </w:r>
      <w:r w:rsidRPr="00F83ECE">
        <w:rPr>
          <w:rFonts w:eastAsia="等线"/>
          <w:lang w:val="x-none"/>
        </w:rP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2543F860" w14:textId="77777777" w:rsidR="00F83ECE" w:rsidRPr="00F83ECE" w:rsidRDefault="00F83ECE" w:rsidP="00F83ECE">
      <w:pPr>
        <w:rPr>
          <w:rFonts w:eastAsia="等线"/>
        </w:rPr>
      </w:pPr>
      <w:r w:rsidRPr="00F83ECE">
        <w:rPr>
          <w:rFonts w:eastAsia="等线"/>
        </w:rPr>
        <w:t xml:space="preserve">At any given time at most one </w:t>
      </w:r>
      <w:bookmarkStart w:id="28" w:name="OLE_LINK14"/>
      <w:r w:rsidRPr="00F83ECE">
        <w:rPr>
          <w:rFonts w:eastAsia="等线"/>
        </w:rPr>
        <w:t>UE Radio Capability ID</w:t>
      </w:r>
      <w:bookmarkEnd w:id="28"/>
      <w:r w:rsidRPr="00F83ECE">
        <w:rPr>
          <w:rFonts w:eastAsia="等线"/>
        </w:rPr>
        <w:t xml:space="preserve"> is stored in the UE context in CN and RAN.</w:t>
      </w:r>
      <w:ins w:id="29" w:author="OPPO-r2" w:date="2019-06-13T15:23:00Z">
        <w:r w:rsidRPr="00F83ECE">
          <w:rPr>
            <w:rFonts w:eastAsia="等线"/>
          </w:rPr>
          <w:t xml:space="preserve"> When a new UE Radio Capability ID is received</w:t>
        </w:r>
      </w:ins>
      <w:ins w:id="30" w:author="OPPO-r2" w:date="2019-06-13T15:24:00Z">
        <w:r w:rsidRPr="00F83ECE">
          <w:rPr>
            <w:rFonts w:eastAsia="等线"/>
          </w:rPr>
          <w:t>, the new UE Radio Capability ID takes place the old</w:t>
        </w:r>
      </w:ins>
      <w:ins w:id="31" w:author="OPPO-r2" w:date="2019-06-13T15:30:00Z">
        <w:r w:rsidRPr="00F83ECE">
          <w:rPr>
            <w:rFonts w:eastAsia="等线"/>
          </w:rPr>
          <w:t xml:space="preserve"> </w:t>
        </w:r>
      </w:ins>
      <w:ins w:id="32" w:author="OPPO-r2" w:date="2019-06-13T15:31:00Z">
        <w:r w:rsidRPr="00F83ECE">
          <w:rPr>
            <w:rFonts w:eastAsia="等线"/>
          </w:rPr>
          <w:t>UE Radio Capability ID stored in the UE context.</w:t>
        </w:r>
      </w:ins>
    </w:p>
    <w:p w14:paraId="3B9C3518" w14:textId="77777777" w:rsidR="00F83ECE" w:rsidRPr="00F83ECE" w:rsidRDefault="00F83ECE" w:rsidP="00F83ECE">
      <w:pPr>
        <w:rPr>
          <w:rFonts w:eastAsia="等线"/>
        </w:rPr>
      </w:pPr>
      <w:r w:rsidRPr="00F83ECE">
        <w:rPr>
          <w:rFonts w:eastAsia="等线"/>
        </w:rPr>
        <w:t xml:space="preserve">The number of PLMN-assigned UE Radio Capability IDs that the UE stores in non-volatile memory is left up to UE implementation. However, to minimise the load (e.g. from radio signalling) on the </w:t>
      </w:r>
      <w:proofErr w:type="spellStart"/>
      <w:r w:rsidRPr="00F83ECE">
        <w:rPr>
          <w:rFonts w:eastAsia="等线"/>
        </w:rPr>
        <w:t>Uu</w:t>
      </w:r>
      <w:proofErr w:type="spellEnd"/>
      <w:r w:rsidRPr="00F83ECE">
        <w:rPr>
          <w:rFonts w:eastAsia="等线"/>
        </w:rPr>
        <w:t xml:space="preserve"> interface and to provide smoother inter-PLMN mobility (e.g. at land borders) the UE shall be able to store at least the latest 16 PLMN-assigned UE Radio Capability IDs (along with the PLMN that assigned them). This number is independent of the UE-manufacturer-assigned UE Radio Capability ID(s) the UE may store.</w:t>
      </w:r>
    </w:p>
    <w:p w14:paraId="72ADB8BA" w14:textId="77777777" w:rsidR="00F83ECE" w:rsidRPr="00F83ECE" w:rsidRDefault="00F83ECE" w:rsidP="00F83ECE">
      <w:pPr>
        <w:rPr>
          <w:rFonts w:eastAsia="等线"/>
        </w:rPr>
      </w:pPr>
      <w:r w:rsidRPr="00F83ECE">
        <w:rPr>
          <w:rFonts w:eastAsia="等线"/>
        </w:rP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D949DB3" w14:textId="77777777" w:rsidR="00F83ECE" w:rsidRPr="00F83ECE" w:rsidRDefault="00F83ECE" w:rsidP="00F83ECE">
      <w:pPr>
        <w:rPr>
          <w:rFonts w:eastAsia="等线"/>
        </w:rPr>
      </w:pPr>
      <w:r w:rsidRPr="00F83ECE">
        <w:rPr>
          <w:rFonts w:eastAsia="等线"/>
        </w:rPr>
        <w:t>The NG-RAN may apply RRC filtering of UE radio capabilities when it retrieves the UE Radio Capabilities information from the UE as defined in TS 38.331 [28].</w:t>
      </w:r>
    </w:p>
    <w:p w14:paraId="1972A5AF" w14:textId="77777777" w:rsidR="00F83ECE" w:rsidRPr="00F83ECE" w:rsidRDefault="00F83ECE" w:rsidP="00F83ECE">
      <w:pPr>
        <w:keepLines/>
        <w:ind w:left="1135" w:hanging="851"/>
        <w:rPr>
          <w:rFonts w:eastAsia="等线"/>
          <w:lang w:val="x-none"/>
        </w:rPr>
      </w:pPr>
      <w:r w:rsidRPr="00F83ECE">
        <w:rPr>
          <w:rFonts w:eastAsia="等线"/>
          <w:lang w:val="x-none"/>
        </w:rPr>
        <w:t>NOTE 2:</w:t>
      </w:r>
      <w:r w:rsidRPr="00F83ECE">
        <w:rPr>
          <w:rFonts w:eastAsia="等线"/>
          <w:lang w:val="x-none"/>
        </w:rPr>
        <w:tab/>
        <w:t>In a RACS supporting PLMN, the filter of UE Radio Capabilities configured in NG-RAN is preferably as wide in scope as possible (e.g</w:t>
      </w:r>
      <w:r w:rsidRPr="00F83ECE">
        <w:rPr>
          <w:rFonts w:eastAsia="等线"/>
        </w:rPr>
        <w:t>.</w:t>
      </w:r>
      <w:r w:rsidRPr="00F83ECE">
        <w:rPr>
          <w:rFonts w:eastAsia="等线"/>
          <w:lang w:val="x-none"/>
        </w:rPr>
        <w:t xml:space="preserve"> PLMN-wide). In this case, it corresponds e.g. to the super-set of bands, band-combinations and RATs the PLMN deploys and not only to the specific NG-RAN node or region.</w:t>
      </w:r>
    </w:p>
    <w:p w14:paraId="5E4AF341" w14:textId="77777777" w:rsidR="00F83ECE" w:rsidRPr="00F83ECE" w:rsidRDefault="00F83ECE" w:rsidP="00F83ECE">
      <w:pPr>
        <w:keepLines/>
        <w:ind w:left="1135" w:hanging="851"/>
        <w:rPr>
          <w:rFonts w:eastAsia="等线"/>
          <w:lang w:val="x-none"/>
        </w:rPr>
      </w:pPr>
      <w:r w:rsidRPr="00F83ECE">
        <w:rPr>
          <w:rFonts w:eastAsia="等线"/>
          <w:lang w:val="x-none"/>
        </w:rPr>
        <w:t>NOTE 3:</w:t>
      </w:r>
      <w:r w:rsidRPr="00F83ECE">
        <w:rPr>
          <w:rFonts w:eastAsia="等线"/>
          <w:lang w:val="x-none"/>
        </w:rPr>
        <w:tab/>
        <w:t xml:space="preserve">If the filter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w:t>
      </w:r>
      <w:proofErr w:type="spellStart"/>
      <w:r w:rsidRPr="00F83ECE">
        <w:rPr>
          <w:rFonts w:eastAsia="等线"/>
          <w:lang w:val="x-none"/>
        </w:rPr>
        <w:t>signalling</w:t>
      </w:r>
      <w:proofErr w:type="spellEnd"/>
      <w:r w:rsidRPr="00F83ECE">
        <w:rPr>
          <w:rFonts w:eastAsia="等线"/>
          <w:lang w:val="x-none"/>
        </w:rPr>
        <w:t>. Additionally, a narrow filter might reduce the list of candidate target nodes.</w:t>
      </w:r>
    </w:p>
    <w:p w14:paraId="6FC3101C" w14:textId="7C62E5CB" w:rsidR="00BA510E" w:rsidRPr="001F4B5B" w:rsidRDefault="00F83ECE" w:rsidP="00F83ECE">
      <w:pPr>
        <w:rPr>
          <w:noProof/>
          <w:color w:val="FF0000"/>
          <w:sz w:val="36"/>
        </w:rPr>
      </w:pPr>
      <w:r w:rsidRPr="00F83ECE">
        <w:rPr>
          <w:rFonts w:eastAsia="等线"/>
        </w:rPr>
        <w:t>Support for RACS in EPS is defined in TS 23.401 [26].</w:t>
      </w:r>
    </w:p>
    <w:p w14:paraId="1364FAB8" w14:textId="2FF78E9C" w:rsidR="00E10DB5" w:rsidRDefault="00E10DB5" w:rsidP="00E10DB5">
      <w:pPr>
        <w:jc w:val="center"/>
        <w:rPr>
          <w:noProof/>
          <w:color w:val="FF0000"/>
          <w:sz w:val="36"/>
        </w:rPr>
      </w:pPr>
      <w:bookmarkStart w:id="33" w:name="_Toc524946040"/>
      <w:r w:rsidRPr="00045032">
        <w:rPr>
          <w:noProof/>
          <w:color w:val="FF0000"/>
          <w:sz w:val="36"/>
        </w:rPr>
        <w:t xml:space="preserve">**** </w:t>
      </w:r>
      <w:r>
        <w:rPr>
          <w:noProof/>
          <w:color w:val="FF0000"/>
          <w:sz w:val="36"/>
        </w:rPr>
        <w:t>Next</w:t>
      </w:r>
      <w:r w:rsidRPr="00045032">
        <w:rPr>
          <w:noProof/>
          <w:color w:val="FF0000"/>
          <w:sz w:val="36"/>
        </w:rPr>
        <w:t xml:space="preserve"> Change ****</w:t>
      </w:r>
    </w:p>
    <w:p w14:paraId="4A7D6292" w14:textId="2CEDC9E1" w:rsidR="00587E98" w:rsidRPr="00587E98" w:rsidRDefault="00587E98" w:rsidP="00587E98">
      <w:pPr>
        <w:rPr>
          <w:rFonts w:eastAsia="等线"/>
        </w:rPr>
      </w:pPr>
    </w:p>
    <w:p w14:paraId="1E5F1265" w14:textId="5C8484CE" w:rsidR="007C7B30" w:rsidRDefault="00B93EB5" w:rsidP="007C7B30">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445345C4" w14:textId="34827D1F" w:rsidR="00E85665" w:rsidRDefault="00E85665" w:rsidP="00EA40EF">
      <w:pPr>
        <w:ind w:left="284" w:firstLine="1"/>
        <w:rPr>
          <w:noProof/>
          <w:color w:val="FF0000"/>
          <w:sz w:val="36"/>
        </w:rPr>
      </w:pPr>
    </w:p>
    <w:p w14:paraId="521DDF1C" w14:textId="11797F91" w:rsidR="001C49A7" w:rsidRDefault="001C49A7" w:rsidP="001F3656">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14:paraId="7D1F9006" w14:textId="77777777" w:rsidR="007C7B30" w:rsidRDefault="007C7B30" w:rsidP="001F3656">
      <w:pPr>
        <w:jc w:val="center"/>
        <w:rPr>
          <w:noProof/>
          <w:color w:val="FF0000"/>
          <w:sz w:val="36"/>
        </w:rPr>
      </w:pPr>
    </w:p>
    <w:bookmarkEnd w:id="33"/>
    <w:p w14:paraId="7D7C266E" w14:textId="77777777" w:rsidR="00045032" w:rsidRPr="00045032" w:rsidRDefault="00045032" w:rsidP="00045032">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1EDB3BEE" w14:textId="1E0EA9D6" w:rsidR="00045032" w:rsidRPr="009B33DE" w:rsidRDefault="00045032" w:rsidP="00045032">
      <w:pPr>
        <w:jc w:val="center"/>
        <w:rPr>
          <w:noProof/>
          <w:color w:val="FF0000"/>
          <w:sz w:val="36"/>
        </w:rPr>
      </w:pPr>
    </w:p>
    <w:sectPr w:rsidR="00045032" w:rsidRPr="009B33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B62FA" w14:textId="77777777" w:rsidR="002D1027" w:rsidRDefault="002D1027">
      <w:r>
        <w:separator/>
      </w:r>
    </w:p>
  </w:endnote>
  <w:endnote w:type="continuationSeparator" w:id="0">
    <w:p w14:paraId="766CE8B5" w14:textId="77777777" w:rsidR="002D1027" w:rsidRDefault="002D1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F9A733" w14:textId="77777777" w:rsidR="002D1027" w:rsidRDefault="002D1027">
      <w:r>
        <w:separator/>
      </w:r>
    </w:p>
  </w:footnote>
  <w:footnote w:type="continuationSeparator" w:id="0">
    <w:p w14:paraId="67EB9D2B" w14:textId="77777777" w:rsidR="002D1027" w:rsidRDefault="002D10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DC3E" w14:textId="77777777" w:rsidR="00A0476B" w:rsidRDefault="00A047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A95038" w14:textId="77777777" w:rsidR="00A0476B" w:rsidRDefault="00A047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9AD" w14:textId="77777777" w:rsidR="00A0476B" w:rsidRDefault="00A047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165D6" w14:textId="77777777" w:rsidR="00A0476B" w:rsidRDefault="00A0476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2">
    <w15:presenceInfo w15:providerId="None" w15:userId="OPP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46F"/>
    <w:rsid w:val="00022E4A"/>
    <w:rsid w:val="00026BCD"/>
    <w:rsid w:val="00045032"/>
    <w:rsid w:val="000609A2"/>
    <w:rsid w:val="00091BB8"/>
    <w:rsid w:val="000A22B5"/>
    <w:rsid w:val="000A22D7"/>
    <w:rsid w:val="000A6394"/>
    <w:rsid w:val="000B4439"/>
    <w:rsid w:val="000B7FED"/>
    <w:rsid w:val="000C038A"/>
    <w:rsid w:val="000C270D"/>
    <w:rsid w:val="000C3D29"/>
    <w:rsid w:val="000C6598"/>
    <w:rsid w:val="000D1850"/>
    <w:rsid w:val="000D19C2"/>
    <w:rsid w:val="000D7B32"/>
    <w:rsid w:val="000E1632"/>
    <w:rsid w:val="000E638F"/>
    <w:rsid w:val="00102BF8"/>
    <w:rsid w:val="00102F89"/>
    <w:rsid w:val="001045C5"/>
    <w:rsid w:val="0013579C"/>
    <w:rsid w:val="00140742"/>
    <w:rsid w:val="00145D43"/>
    <w:rsid w:val="00152170"/>
    <w:rsid w:val="00181420"/>
    <w:rsid w:val="001903ED"/>
    <w:rsid w:val="001911A5"/>
    <w:rsid w:val="00192C46"/>
    <w:rsid w:val="00193BAC"/>
    <w:rsid w:val="00195CE6"/>
    <w:rsid w:val="001A08B3"/>
    <w:rsid w:val="001A7B60"/>
    <w:rsid w:val="001B52F0"/>
    <w:rsid w:val="001B7A65"/>
    <w:rsid w:val="001C49A7"/>
    <w:rsid w:val="001E41F3"/>
    <w:rsid w:val="001E48A0"/>
    <w:rsid w:val="001F3656"/>
    <w:rsid w:val="001F4B5B"/>
    <w:rsid w:val="002254D7"/>
    <w:rsid w:val="002423A5"/>
    <w:rsid w:val="0026004D"/>
    <w:rsid w:val="002640DD"/>
    <w:rsid w:val="00267EC7"/>
    <w:rsid w:val="00275D12"/>
    <w:rsid w:val="0027689C"/>
    <w:rsid w:val="00277CC2"/>
    <w:rsid w:val="00284FEB"/>
    <w:rsid w:val="002860C4"/>
    <w:rsid w:val="002B22DE"/>
    <w:rsid w:val="002B5741"/>
    <w:rsid w:val="002C3741"/>
    <w:rsid w:val="002D1027"/>
    <w:rsid w:val="002D362D"/>
    <w:rsid w:val="002D690A"/>
    <w:rsid w:val="002D7669"/>
    <w:rsid w:val="002E7130"/>
    <w:rsid w:val="003013F9"/>
    <w:rsid w:val="003038E9"/>
    <w:rsid w:val="00305409"/>
    <w:rsid w:val="00306DA4"/>
    <w:rsid w:val="00334132"/>
    <w:rsid w:val="0033537D"/>
    <w:rsid w:val="0034487B"/>
    <w:rsid w:val="00352F8A"/>
    <w:rsid w:val="003609EF"/>
    <w:rsid w:val="0036231A"/>
    <w:rsid w:val="00374DD4"/>
    <w:rsid w:val="00376D70"/>
    <w:rsid w:val="003A69DD"/>
    <w:rsid w:val="003E1A36"/>
    <w:rsid w:val="00410371"/>
    <w:rsid w:val="004242F1"/>
    <w:rsid w:val="004804FB"/>
    <w:rsid w:val="00482275"/>
    <w:rsid w:val="004A57FD"/>
    <w:rsid w:val="004A7EB8"/>
    <w:rsid w:val="004B461C"/>
    <w:rsid w:val="004B5BA4"/>
    <w:rsid w:val="004B75B7"/>
    <w:rsid w:val="004F79EC"/>
    <w:rsid w:val="0051580D"/>
    <w:rsid w:val="00527503"/>
    <w:rsid w:val="00533BA4"/>
    <w:rsid w:val="00547111"/>
    <w:rsid w:val="00553D04"/>
    <w:rsid w:val="0055701A"/>
    <w:rsid w:val="005629A7"/>
    <w:rsid w:val="00587A6E"/>
    <w:rsid w:val="00587E98"/>
    <w:rsid w:val="00592D74"/>
    <w:rsid w:val="005A2693"/>
    <w:rsid w:val="005A342E"/>
    <w:rsid w:val="005A767F"/>
    <w:rsid w:val="005D41C2"/>
    <w:rsid w:val="005D4F02"/>
    <w:rsid w:val="005E2C44"/>
    <w:rsid w:val="005E2D17"/>
    <w:rsid w:val="005F0099"/>
    <w:rsid w:val="00605767"/>
    <w:rsid w:val="00616296"/>
    <w:rsid w:val="00621188"/>
    <w:rsid w:val="006257ED"/>
    <w:rsid w:val="00642683"/>
    <w:rsid w:val="00643BE7"/>
    <w:rsid w:val="00644F2A"/>
    <w:rsid w:val="00657248"/>
    <w:rsid w:val="006849C5"/>
    <w:rsid w:val="006878E6"/>
    <w:rsid w:val="006923B9"/>
    <w:rsid w:val="00695808"/>
    <w:rsid w:val="006B46FB"/>
    <w:rsid w:val="006B7781"/>
    <w:rsid w:val="006C7EEC"/>
    <w:rsid w:val="006E21FB"/>
    <w:rsid w:val="006E34F5"/>
    <w:rsid w:val="006F0DAE"/>
    <w:rsid w:val="006F2191"/>
    <w:rsid w:val="00704FCB"/>
    <w:rsid w:val="00706C3F"/>
    <w:rsid w:val="00714C51"/>
    <w:rsid w:val="007233EB"/>
    <w:rsid w:val="00724A48"/>
    <w:rsid w:val="00745B9B"/>
    <w:rsid w:val="007464F9"/>
    <w:rsid w:val="0076309C"/>
    <w:rsid w:val="00771A69"/>
    <w:rsid w:val="00792342"/>
    <w:rsid w:val="007977A8"/>
    <w:rsid w:val="007B512A"/>
    <w:rsid w:val="007C2097"/>
    <w:rsid w:val="007C47C2"/>
    <w:rsid w:val="007C7B30"/>
    <w:rsid w:val="007D6A07"/>
    <w:rsid w:val="007E548B"/>
    <w:rsid w:val="007F44BE"/>
    <w:rsid w:val="007F4CAE"/>
    <w:rsid w:val="007F7259"/>
    <w:rsid w:val="007F7BC1"/>
    <w:rsid w:val="008040A8"/>
    <w:rsid w:val="008279FA"/>
    <w:rsid w:val="008410E1"/>
    <w:rsid w:val="00846538"/>
    <w:rsid w:val="008626E7"/>
    <w:rsid w:val="00870EE7"/>
    <w:rsid w:val="008743A4"/>
    <w:rsid w:val="00876DA0"/>
    <w:rsid w:val="00877C35"/>
    <w:rsid w:val="00882454"/>
    <w:rsid w:val="008909A3"/>
    <w:rsid w:val="00894C28"/>
    <w:rsid w:val="008A232A"/>
    <w:rsid w:val="008A45A6"/>
    <w:rsid w:val="008A76D0"/>
    <w:rsid w:val="008B66A9"/>
    <w:rsid w:val="008D0677"/>
    <w:rsid w:val="008F686C"/>
    <w:rsid w:val="00901D0F"/>
    <w:rsid w:val="0090248C"/>
    <w:rsid w:val="009148DE"/>
    <w:rsid w:val="00957037"/>
    <w:rsid w:val="009777D9"/>
    <w:rsid w:val="00986EB6"/>
    <w:rsid w:val="00991B88"/>
    <w:rsid w:val="009A08D3"/>
    <w:rsid w:val="009A5753"/>
    <w:rsid w:val="009A579D"/>
    <w:rsid w:val="009B33DE"/>
    <w:rsid w:val="009D14D9"/>
    <w:rsid w:val="009E3297"/>
    <w:rsid w:val="009E3A5D"/>
    <w:rsid w:val="009E3B02"/>
    <w:rsid w:val="009E4D4D"/>
    <w:rsid w:val="009E6301"/>
    <w:rsid w:val="009E6EAF"/>
    <w:rsid w:val="009F187C"/>
    <w:rsid w:val="009F4ED1"/>
    <w:rsid w:val="009F734F"/>
    <w:rsid w:val="00A0476B"/>
    <w:rsid w:val="00A14285"/>
    <w:rsid w:val="00A246B6"/>
    <w:rsid w:val="00A27940"/>
    <w:rsid w:val="00A305B4"/>
    <w:rsid w:val="00A3595B"/>
    <w:rsid w:val="00A40AEA"/>
    <w:rsid w:val="00A41A4F"/>
    <w:rsid w:val="00A47E70"/>
    <w:rsid w:val="00A50CF0"/>
    <w:rsid w:val="00A53DF0"/>
    <w:rsid w:val="00A60D0E"/>
    <w:rsid w:val="00A63214"/>
    <w:rsid w:val="00A74BC5"/>
    <w:rsid w:val="00A7671C"/>
    <w:rsid w:val="00A7779C"/>
    <w:rsid w:val="00A9281B"/>
    <w:rsid w:val="00AA091C"/>
    <w:rsid w:val="00AA2CBC"/>
    <w:rsid w:val="00AA5ABA"/>
    <w:rsid w:val="00AC06DC"/>
    <w:rsid w:val="00AC5820"/>
    <w:rsid w:val="00AC7886"/>
    <w:rsid w:val="00AC7B56"/>
    <w:rsid w:val="00AD1CD8"/>
    <w:rsid w:val="00AF0ECE"/>
    <w:rsid w:val="00AF5B5B"/>
    <w:rsid w:val="00B12CA6"/>
    <w:rsid w:val="00B2015D"/>
    <w:rsid w:val="00B23080"/>
    <w:rsid w:val="00B258BB"/>
    <w:rsid w:val="00B36135"/>
    <w:rsid w:val="00B61C39"/>
    <w:rsid w:val="00B67B97"/>
    <w:rsid w:val="00B93EB5"/>
    <w:rsid w:val="00B94C6C"/>
    <w:rsid w:val="00B968C8"/>
    <w:rsid w:val="00BA3EC5"/>
    <w:rsid w:val="00BA510E"/>
    <w:rsid w:val="00BA51D9"/>
    <w:rsid w:val="00BB5DFC"/>
    <w:rsid w:val="00BC46F3"/>
    <w:rsid w:val="00BD279D"/>
    <w:rsid w:val="00BD3CF1"/>
    <w:rsid w:val="00BD6BB8"/>
    <w:rsid w:val="00BD72A2"/>
    <w:rsid w:val="00BE34DF"/>
    <w:rsid w:val="00C00EAC"/>
    <w:rsid w:val="00C2407A"/>
    <w:rsid w:val="00C53400"/>
    <w:rsid w:val="00C5406B"/>
    <w:rsid w:val="00C60322"/>
    <w:rsid w:val="00C619D8"/>
    <w:rsid w:val="00C66BA2"/>
    <w:rsid w:val="00C95985"/>
    <w:rsid w:val="00C95D73"/>
    <w:rsid w:val="00C97223"/>
    <w:rsid w:val="00CA7A18"/>
    <w:rsid w:val="00CC5026"/>
    <w:rsid w:val="00CC68D0"/>
    <w:rsid w:val="00CD58F2"/>
    <w:rsid w:val="00CE0C3C"/>
    <w:rsid w:val="00D0031A"/>
    <w:rsid w:val="00D03F9A"/>
    <w:rsid w:val="00D06D51"/>
    <w:rsid w:val="00D24991"/>
    <w:rsid w:val="00D40469"/>
    <w:rsid w:val="00D50255"/>
    <w:rsid w:val="00D51F10"/>
    <w:rsid w:val="00D61483"/>
    <w:rsid w:val="00DA2DE8"/>
    <w:rsid w:val="00DE34CF"/>
    <w:rsid w:val="00E024E6"/>
    <w:rsid w:val="00E034F2"/>
    <w:rsid w:val="00E10DB5"/>
    <w:rsid w:val="00E13F3D"/>
    <w:rsid w:val="00E149A5"/>
    <w:rsid w:val="00E17A74"/>
    <w:rsid w:val="00E24115"/>
    <w:rsid w:val="00E34898"/>
    <w:rsid w:val="00E40161"/>
    <w:rsid w:val="00E6236F"/>
    <w:rsid w:val="00E73E3E"/>
    <w:rsid w:val="00E85665"/>
    <w:rsid w:val="00EA38AC"/>
    <w:rsid w:val="00EA40EF"/>
    <w:rsid w:val="00EA5CA4"/>
    <w:rsid w:val="00EB09B7"/>
    <w:rsid w:val="00EE7D7C"/>
    <w:rsid w:val="00F0677A"/>
    <w:rsid w:val="00F21236"/>
    <w:rsid w:val="00F25D98"/>
    <w:rsid w:val="00F300FB"/>
    <w:rsid w:val="00F37CE3"/>
    <w:rsid w:val="00F42219"/>
    <w:rsid w:val="00F73FD5"/>
    <w:rsid w:val="00F83ECE"/>
    <w:rsid w:val="00F943CC"/>
    <w:rsid w:val="00F94CD9"/>
    <w:rsid w:val="00FB4DDB"/>
    <w:rsid w:val="00FB6386"/>
    <w:rsid w:val="00FD5685"/>
    <w:rsid w:val="00FD5F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93C36"/>
  <w15:docId w15:val="{76B8A943-CF2B-4A3F-9885-D4EE58FA6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character" w:customStyle="1" w:styleId="TALChar">
    <w:name w:val="TAL Char"/>
    <w:link w:val="TAL"/>
    <w:rsid w:val="00352F8A"/>
    <w:rPr>
      <w:rFonts w:ascii="Arial" w:hAnsi="Arial"/>
      <w:sz w:val="18"/>
      <w:lang w:val="en-GB" w:eastAsia="en-US"/>
    </w:rPr>
  </w:style>
  <w:style w:type="character" w:customStyle="1" w:styleId="TAHCar">
    <w:name w:val="TAH Car"/>
    <w:link w:val="TAH"/>
    <w:rsid w:val="00352F8A"/>
    <w:rPr>
      <w:rFonts w:ascii="Arial" w:hAnsi="Arial"/>
      <w:b/>
      <w:sz w:val="18"/>
      <w:lang w:val="en-GB" w:eastAsia="en-US"/>
    </w:rPr>
  </w:style>
  <w:style w:type="paragraph" w:styleId="af5">
    <w:name w:val="Revision"/>
    <w:hidden/>
    <w:uiPriority w:val="99"/>
    <w:semiHidden/>
    <w:rsid w:val="000E1632"/>
    <w:rPr>
      <w:rFonts w:ascii="Times New Roman" w:hAnsi="Times New Roman"/>
      <w:lang w:val="en-GB" w:eastAsia="en-US"/>
    </w:rPr>
  </w:style>
  <w:style w:type="character" w:customStyle="1" w:styleId="NOChar">
    <w:name w:val="NO Char"/>
    <w:rsid w:val="005D41C2"/>
    <w:rPr>
      <w:lang w:val="en-GB" w:eastAsia="en-US"/>
    </w:rPr>
  </w:style>
  <w:style w:type="character" w:customStyle="1" w:styleId="ae">
    <w:name w:val="批注文字 字符"/>
    <w:link w:val="ad"/>
    <w:rsid w:val="005D41C2"/>
    <w:rPr>
      <w:rFonts w:ascii="Times New Roman" w:hAnsi="Times New Roman"/>
      <w:lang w:val="en-GB" w:eastAsia="en-US"/>
    </w:rPr>
  </w:style>
  <w:style w:type="character" w:customStyle="1" w:styleId="B2Char">
    <w:name w:val="B2 Char"/>
    <w:link w:val="B2"/>
    <w:rsid w:val="005D41C2"/>
    <w:rPr>
      <w:rFonts w:ascii="Times New Roman" w:hAnsi="Times New Roman"/>
      <w:lang w:val="en-GB" w:eastAsia="en-US"/>
    </w:rPr>
  </w:style>
  <w:style w:type="numbering" w:customStyle="1" w:styleId="12">
    <w:name w:val="无列表1"/>
    <w:next w:val="a2"/>
    <w:uiPriority w:val="99"/>
    <w:semiHidden/>
    <w:rsid w:val="001F4B5B"/>
  </w:style>
  <w:style w:type="character" w:customStyle="1" w:styleId="10">
    <w:name w:val="标题 1 字符"/>
    <w:link w:val="1"/>
    <w:rsid w:val="001F4B5B"/>
    <w:rPr>
      <w:rFonts w:ascii="Arial" w:hAnsi="Arial"/>
      <w:sz w:val="36"/>
      <w:lang w:val="en-GB" w:eastAsia="en-US"/>
    </w:rPr>
  </w:style>
  <w:style w:type="character" w:customStyle="1" w:styleId="20">
    <w:name w:val="标题 2 字符"/>
    <w:link w:val="2"/>
    <w:rsid w:val="001F4B5B"/>
    <w:rPr>
      <w:rFonts w:ascii="Arial" w:hAnsi="Arial"/>
      <w:sz w:val="32"/>
      <w:lang w:val="en-GB" w:eastAsia="en-US"/>
    </w:rPr>
  </w:style>
  <w:style w:type="character" w:customStyle="1" w:styleId="30">
    <w:name w:val="标题 3 字符"/>
    <w:link w:val="3"/>
    <w:rsid w:val="001F4B5B"/>
    <w:rPr>
      <w:rFonts w:ascii="Arial" w:hAnsi="Arial"/>
      <w:sz w:val="28"/>
      <w:lang w:val="en-GB" w:eastAsia="en-US"/>
    </w:rPr>
  </w:style>
  <w:style w:type="character" w:customStyle="1" w:styleId="40">
    <w:name w:val="标题 4 字符"/>
    <w:link w:val="4"/>
    <w:rsid w:val="001F4B5B"/>
    <w:rPr>
      <w:rFonts w:ascii="Arial" w:hAnsi="Arial"/>
      <w:sz w:val="24"/>
      <w:lang w:val="en-GB" w:eastAsia="en-US"/>
    </w:rPr>
  </w:style>
  <w:style w:type="character" w:customStyle="1" w:styleId="50">
    <w:name w:val="标题 5 字符"/>
    <w:link w:val="5"/>
    <w:rsid w:val="001F4B5B"/>
    <w:rPr>
      <w:rFonts w:ascii="Arial" w:hAnsi="Arial"/>
      <w:sz w:val="22"/>
      <w:lang w:val="en-GB" w:eastAsia="en-US"/>
    </w:rPr>
  </w:style>
  <w:style w:type="character" w:customStyle="1" w:styleId="90">
    <w:name w:val="标题 9 字符"/>
    <w:link w:val="9"/>
    <w:rsid w:val="001F4B5B"/>
    <w:rPr>
      <w:rFonts w:ascii="Arial" w:hAnsi="Arial"/>
      <w:sz w:val="36"/>
      <w:lang w:val="en-GB" w:eastAsia="en-US"/>
    </w:rPr>
  </w:style>
  <w:style w:type="character" w:customStyle="1" w:styleId="a5">
    <w:name w:val="页眉 字符"/>
    <w:link w:val="a4"/>
    <w:rsid w:val="001F4B5B"/>
    <w:rPr>
      <w:rFonts w:ascii="Arial" w:hAnsi="Arial"/>
      <w:b/>
      <w:noProof/>
      <w:sz w:val="18"/>
      <w:lang w:val="en-GB" w:eastAsia="en-US"/>
    </w:rPr>
  </w:style>
  <w:style w:type="character" w:customStyle="1" w:styleId="EXChar">
    <w:name w:val="EX Char"/>
    <w:link w:val="EX"/>
    <w:locked/>
    <w:rsid w:val="001F4B5B"/>
    <w:rPr>
      <w:rFonts w:ascii="Times New Roman" w:hAnsi="Times New Roman"/>
      <w:lang w:val="en-GB" w:eastAsia="en-US"/>
    </w:rPr>
  </w:style>
  <w:style w:type="character" w:customStyle="1" w:styleId="EditorsNoteChar">
    <w:name w:val="Editor's Note Char"/>
    <w:link w:val="EditorsNote"/>
    <w:rsid w:val="001F4B5B"/>
    <w:rPr>
      <w:rFonts w:ascii="Times New Roman" w:hAnsi="Times New Roman"/>
      <w:color w:val="FF0000"/>
      <w:lang w:val="en-GB" w:eastAsia="en-US"/>
    </w:rPr>
  </w:style>
  <w:style w:type="paragraph" w:customStyle="1" w:styleId="TAJ">
    <w:name w:val="TAJ"/>
    <w:basedOn w:val="TH"/>
    <w:rsid w:val="001F4B5B"/>
    <w:pPr>
      <w:overflowPunct w:val="0"/>
      <w:autoSpaceDE w:val="0"/>
      <w:autoSpaceDN w:val="0"/>
      <w:adjustRightInd w:val="0"/>
      <w:textAlignment w:val="baseline"/>
    </w:pPr>
    <w:rPr>
      <w:rFonts w:eastAsia="等线"/>
      <w:color w:val="000000"/>
      <w:lang w:eastAsia="ja-JP"/>
    </w:rPr>
  </w:style>
  <w:style w:type="paragraph" w:customStyle="1" w:styleId="HO">
    <w:name w:val="HO"/>
    <w:basedOn w:val="a"/>
    <w:rsid w:val="001F4B5B"/>
    <w:pPr>
      <w:overflowPunct w:val="0"/>
      <w:autoSpaceDE w:val="0"/>
      <w:autoSpaceDN w:val="0"/>
      <w:adjustRightInd w:val="0"/>
      <w:jc w:val="right"/>
      <w:textAlignment w:val="baseline"/>
    </w:pPr>
    <w:rPr>
      <w:rFonts w:eastAsia="等线"/>
      <w:b/>
      <w:color w:val="000000"/>
    </w:rPr>
  </w:style>
  <w:style w:type="paragraph" w:styleId="af6">
    <w:name w:val="Normal (Web)"/>
    <w:basedOn w:val="a"/>
    <w:uiPriority w:val="99"/>
    <w:unhideWhenUsed/>
    <w:rsid w:val="001F4B5B"/>
    <w:pPr>
      <w:spacing w:before="100" w:beforeAutospacing="1" w:after="100" w:afterAutospacing="1"/>
    </w:pPr>
    <w:rPr>
      <w:rFonts w:eastAsia="等线"/>
      <w:sz w:val="24"/>
      <w:szCs w:val="24"/>
      <w:lang w:val="en-US"/>
    </w:rPr>
  </w:style>
  <w:style w:type="paragraph" w:customStyle="1" w:styleId="AP">
    <w:name w:val="AP"/>
    <w:basedOn w:val="a"/>
    <w:rsid w:val="001F4B5B"/>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1F4B5B"/>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styleId="af7">
    <w:name w:val="Mention"/>
    <w:uiPriority w:val="99"/>
    <w:semiHidden/>
    <w:unhideWhenUsed/>
    <w:rsid w:val="001F4B5B"/>
    <w:rPr>
      <w:color w:val="2B579A"/>
      <w:shd w:val="clear" w:color="auto" w:fill="E6E6E6"/>
    </w:rPr>
  </w:style>
  <w:style w:type="table" w:styleId="af8">
    <w:name w:val="Table Grid"/>
    <w:basedOn w:val="a1"/>
    <w:rsid w:val="001F4B5B"/>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1F4B5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F4B5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F4B5B"/>
    <w:pPr>
      <w:overflowPunct w:val="0"/>
      <w:autoSpaceDE w:val="0"/>
      <w:autoSpaceDN w:val="0"/>
      <w:adjustRightInd w:val="0"/>
      <w:textAlignment w:val="baseline"/>
    </w:pPr>
    <w:rPr>
      <w:rFonts w:eastAsia="等线"/>
      <w:b/>
      <w:color w:val="000000"/>
    </w:rPr>
  </w:style>
  <w:style w:type="character" w:styleId="af9">
    <w:name w:val="Unresolved Mention"/>
    <w:uiPriority w:val="99"/>
    <w:semiHidden/>
    <w:unhideWhenUsed/>
    <w:rsid w:val="001F4B5B"/>
    <w:rPr>
      <w:color w:val="808080"/>
      <w:shd w:val="clear" w:color="auto" w:fill="E6E6E6"/>
    </w:rPr>
  </w:style>
  <w:style w:type="character" w:customStyle="1" w:styleId="af3">
    <w:name w:val="批注主题 字符"/>
    <w:link w:val="af2"/>
    <w:rsid w:val="001F4B5B"/>
    <w:rPr>
      <w:rFonts w:ascii="Times New Roman" w:hAnsi="Times New Roman"/>
      <w:b/>
      <w:bCs/>
      <w:lang w:val="en-GB" w:eastAsia="en-US"/>
    </w:rPr>
  </w:style>
  <w:style w:type="character" w:customStyle="1" w:styleId="af1">
    <w:name w:val="批注框文本 字符"/>
    <w:link w:val="af0"/>
    <w:rsid w:val="001F4B5B"/>
    <w:rPr>
      <w:rFonts w:ascii="Tahoma" w:hAnsi="Tahoma" w:cs="Tahoma"/>
      <w:sz w:val="16"/>
      <w:szCs w:val="16"/>
      <w:lang w:val="en-GB" w:eastAsia="en-US"/>
    </w:rPr>
  </w:style>
  <w:style w:type="numbering" w:customStyle="1" w:styleId="25">
    <w:name w:val="无列表2"/>
    <w:next w:val="a2"/>
    <w:uiPriority w:val="99"/>
    <w:semiHidden/>
    <w:rsid w:val="00CE0C3C"/>
  </w:style>
  <w:style w:type="table" w:customStyle="1" w:styleId="13">
    <w:name w:val="网格型1"/>
    <w:basedOn w:val="a1"/>
    <w:next w:val="af8"/>
    <w:rsid w:val="001F365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rsid w:val="00587E9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11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74630-6A3B-4219-A424-BCBCD328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1566</Words>
  <Characters>8932</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OPPO-r2</cp:lastModifiedBy>
  <cp:revision>2</cp:revision>
  <cp:lastPrinted>2019-02-07T11:14:00Z</cp:lastPrinted>
  <dcterms:created xsi:type="dcterms:W3CDTF">2019-06-17T08:19:00Z</dcterms:created>
  <dcterms:modified xsi:type="dcterms:W3CDTF">2019-06-17T08:19:00Z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(2)MBwPdctSa0UXW2AKOGgZanKoFMEDHxE8xDe2VodcfFhmcC8IegAp0ar8UnImR5O+dIyAeQVz
4JdZVULft09ZS6hNrmI0pZtYq0YDfTj5gMZQ5kgJmPLBa+o1gFZ9T/Arz3K/ygOOCdBwagfc
XNzRXxpiLejdRuJUVhZPC5cOOqqVaehc6JopPJFWF1MYRCSjzTbj0KA3epT1eL+wIp4EBXYD
cYh1I2oIUM/7oh5zBi</vt:lpwstr>
  </property>
  <property fmtid="{D5CDD505-2E9C-101B-9397-08002B2CF9AE}" pid="22" name="_2015_ms_pID_7253431">
    <vt:lpwstr>Bzp/ZAjNyit3S1CITYiF201przPyhGj7l/HSCMldbSjL8LAu4fd3Ds
bdNa5sb9rBe8/tyPGuDsy+xXGrCLX7g9+uh3x6WivqEDTb/ixLZWYAvAdOEdJhFG+6ScZQL3
PeqkwNuTkNixRkzgHMgoDwPO1nsUqMUxJ9V6EbUzJC7FcH+bW4uQna13/1Z54GZ/DhAM7Ktd
rpVIEQka3VpS/Qhz</vt:lpwstr>
  </property>
</Properties>
</file>